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D49C8" w:rsidRDefault="006933DE" w:rsidP="00F56278">
      <w:pPr>
        <w:spacing w:before="100" w:beforeAutospacing="1" w:after="100" w:afterAutospacing="1" w:line="276" w:lineRule="auto"/>
        <w:ind w:right="-897"/>
        <w:jc w:val="both"/>
        <w:sectPr w:rsidR="007D49C8" w:rsidSect="00F56278">
          <w:headerReference w:type="default" r:id="rId8"/>
          <w:footerReference w:type="default" r:id="rId9"/>
          <w:headerReference w:type="first" r:id="rId10"/>
          <w:footerReference w:type="first" r:id="rId11"/>
          <w:pgSz w:w="11906" w:h="16838"/>
          <w:pgMar w:top="1440" w:right="1440" w:bottom="1440" w:left="1440" w:header="567" w:footer="567" w:gutter="0"/>
          <w:pgNumType w:start="0"/>
          <w:cols w:space="708"/>
          <w:titlePg/>
          <w:docGrid w:linePitch="360"/>
        </w:sectPr>
      </w:pPr>
      <w:bookmarkStart w:id="0" w:name="_GoBack"/>
      <w:bookmarkEnd w:id="0"/>
      <w:r w:rsidRPr="008C1591">
        <w:rPr>
          <w:noProof/>
          <w:lang w:eastAsia="en-ZA"/>
        </w:rPr>
        <mc:AlternateContent>
          <mc:Choice Requires="wps">
            <w:drawing>
              <wp:anchor distT="0" distB="0" distL="114300" distR="114300" simplePos="0" relativeHeight="251658240" behindDoc="0" locked="1" layoutInCell="1" allowOverlap="1">
                <wp:simplePos x="0" y="0"/>
                <wp:positionH relativeFrom="margin">
                  <wp:posOffset>851338</wp:posOffset>
                </wp:positionH>
                <wp:positionV relativeFrom="page">
                  <wp:posOffset>6369269</wp:posOffset>
                </wp:positionV>
                <wp:extent cx="5518150" cy="1600200"/>
                <wp:effectExtent l="0" t="0" r="0" b="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18150" cy="1600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17F73" w:rsidRPr="00546003" w:rsidRDefault="006933DE" w:rsidP="00127F27">
                            <w:pPr>
                              <w:spacing w:after="120" w:line="240" w:lineRule="auto"/>
                              <w:jc w:val="right"/>
                              <w:rPr>
                                <w:rStyle w:val="IntenseReference"/>
                                <w:color w:val="0075C9" w:themeColor="text2"/>
                                <w:sz w:val="36"/>
                              </w:rPr>
                            </w:pPr>
                            <w:r w:rsidRPr="00546003">
                              <w:rPr>
                                <w:rStyle w:val="IntenseReference"/>
                                <w:color w:val="0075C9" w:themeColor="text2"/>
                                <w:sz w:val="36"/>
                              </w:rPr>
                              <w:t>&lt;Heading&gt;</w:t>
                            </w:r>
                          </w:p>
                          <w:p w:rsidR="00217F73" w:rsidRPr="008A3064" w:rsidRDefault="006933DE" w:rsidP="00127F27">
                            <w:pPr>
                              <w:spacing w:after="120" w:line="240" w:lineRule="auto"/>
                              <w:jc w:val="right"/>
                              <w:rPr>
                                <w:rStyle w:val="IntenseReference"/>
                                <w:color w:val="FFFFFF" w:themeColor="background1"/>
                                <w:sz w:val="24"/>
                              </w:rPr>
                            </w:pPr>
                            <w:r w:rsidRPr="008A3064">
                              <w:rPr>
                                <w:rStyle w:val="IntenseReference"/>
                                <w:color w:val="FFFFFF" w:themeColor="background1"/>
                                <w:sz w:val="24"/>
                              </w:rPr>
                              <w:t>&lt;Sub&gt;</w:t>
                            </w:r>
                          </w:p>
                          <w:p w:rsidR="00217F73" w:rsidRPr="008A3064" w:rsidRDefault="006933DE" w:rsidP="00217F73">
                            <w:pPr>
                              <w:spacing w:after="120" w:line="240" w:lineRule="auto"/>
                              <w:jc w:val="right"/>
                              <w:rPr>
                                <w:rStyle w:val="IntenseReference"/>
                                <w:rFonts w:ascii="Arial Narrow" w:hAnsi="Arial Narrow"/>
                                <w:color w:val="FFFFFF" w:themeColor="background1"/>
                                <w:sz w:val="36"/>
                              </w:rPr>
                            </w:pPr>
                            <w:r w:rsidRPr="008A3064">
                              <w:rPr>
                                <w:rStyle w:val="IntenseReference"/>
                                <w:rFonts w:ascii="Arial Narrow" w:hAnsi="Arial Narrow"/>
                                <w:b w:val="0"/>
                                <w:color w:val="FFFFFF" w:themeColor="background1"/>
                                <w:sz w:val="24"/>
                              </w:rPr>
                              <w:t>&lt;Optional&gt;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67.05pt;margin-top:501.5pt;width:434.5pt;height:126pt;z-index:2516582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" filled="f" stroked="f">
                <v:textbox>
                  <w:txbxContent>
                    <w:p w:rsidR="00217F73" w:rsidRPr="00546003" w:rsidRDefault="006933DE" w:rsidP="00127F27">
                      <w:pPr>
                        <w:spacing w:after="120" w:line="240" w:lineRule="auto"/>
                        <w:jc w:val="right"/>
                        <w:rPr>
                          <w:rStyle w:val="IntenseReference"/>
                          <w:color w:val="0075C9" w:themeColor="text2"/>
                          <w:sz w:val="36"/>
                        </w:rPr>
                      </w:pPr>
                      <w:r w:rsidRPr="00546003">
                        <w:rPr>
                          <w:rStyle w:val="IntenseReference"/>
                          <w:color w:val="0075C9" w:themeColor="text2"/>
                          <w:sz w:val="36"/>
                        </w:rPr>
                        <w:t>&lt;Heading&gt;</w:t>
                      </w:r>
                    </w:p>
                    <w:p w:rsidR="00217F73" w:rsidRPr="008A3064" w:rsidRDefault="006933DE" w:rsidP="00127F27">
                      <w:pPr>
                        <w:spacing w:after="120" w:line="240" w:lineRule="auto"/>
                        <w:jc w:val="right"/>
                        <w:rPr>
                          <w:rStyle w:val="IntenseReference"/>
                          <w:color w:val="FFFFFF" w:themeColor="background1"/>
                          <w:sz w:val="24"/>
                        </w:rPr>
                      </w:pPr>
                      <w:r w:rsidRPr="008A3064">
                        <w:rPr>
                          <w:rStyle w:val="IntenseReference"/>
                          <w:color w:val="FFFFFF" w:themeColor="background1"/>
                          <w:sz w:val="24"/>
                        </w:rPr>
                        <w:t>&lt;Sub&gt;</w:t>
                      </w:r>
                    </w:p>
                    <w:p w:rsidR="00217F73" w:rsidRPr="008A3064" w:rsidRDefault="006933DE" w:rsidP="00217F73">
                      <w:pPr>
                        <w:spacing w:after="120" w:line="240" w:lineRule="auto"/>
                        <w:jc w:val="right"/>
                        <w:rPr>
                          <w:rStyle w:val="IntenseReference"/>
                          <w:rFonts w:ascii="Arial Narrow" w:hAnsi="Arial Narrow"/>
                          <w:color w:val="FFFFFF" w:themeColor="background1"/>
                          <w:sz w:val="36"/>
                        </w:rPr>
                      </w:pPr>
                      <w:r w:rsidRPr="008A3064">
                        <w:rPr>
                          <w:rStyle w:val="IntenseReference"/>
                          <w:rFonts w:ascii="Arial Narrow" w:hAnsi="Arial Narrow"/>
                          <w:b w:val="0"/>
                          <w:color w:val="FFFFFF" w:themeColor="background1"/>
                          <w:sz w:val="24"/>
                        </w:rPr>
                        <w:t>&lt;Optional&gt;</w:t>
                      </w:r>
                    </w:p>
                  </w:txbxContent>
                </v:textbox>
                <w10:wrap anchorx="margin" anchory="page"/>
                <w10:anchorlock/>
              </v:shape>
            </w:pict>
          </mc:Fallback>
        </mc:AlternateContent>
      </w:r>
    </w:p>
    <w:bookmarkStart w:id="1" w:name="_Toc459386137" w:displacedByCustomXml="next"/>
    <w:bookmarkStart w:id="2" w:name="_Toc327799889" w:displacedByCustomXml="next"/>
    <w:bookmarkStart w:id="3" w:name="_Toc340642590" w:displacedByCustomXml="next"/>
    <w:bookmarkStart w:id="4" w:name="_Toc314576854" w:displacedByCustomXml="next"/>
    <w:bookmarkStart w:id="5" w:name="_Toc390774325" w:displacedByCustomXml="next"/>
    <w:bookmarkStart w:id="6" w:name="_Toc300150114" w:displacedByCustomXml="next"/>
    <w:bookmarkStart w:id="7" w:name="_Toc300149330" w:displacedByCustomXml="next"/>
    <w:sdt>
      <w:sdtPr>
        <w:rPr>
          <w:b/>
          <w:color w:val="0075C9" w:themeColor="text2"/>
          <w:sz w:val="44"/>
        </w:rPr>
        <w:id w:val="833883225"/>
        <w:docPartObj>
          <w:docPartGallery w:val="Table of Contents"/>
          <w:docPartUnique/>
        </w:docPartObj>
      </w:sdtPr>
      <w:sdtEndPr>
        <w:rPr>
          <w:b w:val="0"/>
          <w:bCs/>
          <w:noProof/>
          <w:color w:val="auto"/>
          <w:sz w:val="20"/>
        </w:rPr>
      </w:sdtEndPr>
      <w:sdtContent>
        <w:p w:rsidR="002B3413" w:rsidRPr="00546003" w:rsidRDefault="006933DE" w:rsidP="00546003">
          <w:pPr>
            <w:rPr>
              <w:b/>
              <w:color w:val="0075C9" w:themeColor="text2"/>
              <w:sz w:val="36"/>
            </w:rPr>
          </w:pPr>
          <w:r w:rsidRPr="00546003">
            <w:rPr>
              <w:b/>
              <w:color w:val="0075C9" w:themeColor="text2"/>
              <w:sz w:val="36"/>
            </w:rPr>
            <w:t>Table of Contents</w:t>
          </w:r>
        </w:p>
        <w:p w:rsidR="00546003" w:rsidRDefault="006933DE">
          <w:pPr>
            <w:pStyle w:val="TOC1"/>
            <w:rPr>
              <w:rFonts w:eastAsiaTheme="minorEastAsia"/>
              <w:noProof/>
              <w:sz w:val="22"/>
              <w:lang w:eastAsia="en-ZA"/>
            </w:rPr>
          </w:pPr>
          <w:r w:rsidRPr="002C08AC">
            <w:fldChar w:fldCharType="begin"/>
          </w:r>
          <w:r w:rsidRPr="002C08AC">
            <w:instrText xml:space="preserve"> TOC \o "1-3" \h \z \u </w:instrText>
          </w:r>
          <w:r w:rsidRPr="002C08AC">
            <w:fldChar w:fldCharType="separate"/>
          </w:r>
          <w:hyperlink w:anchor="_Toc30413628" w:history="1">
            <w:r w:rsidRPr="005B5998">
              <w:rPr>
                <w:rStyle w:val="Hyperlink"/>
                <w:noProof/>
              </w:rPr>
              <w:t>1.</w:t>
            </w:r>
            <w:r>
              <w:rPr>
                <w:rFonts w:eastAsiaTheme="minorEastAsia"/>
                <w:noProof/>
                <w:sz w:val="22"/>
                <w:lang w:eastAsia="en-ZA"/>
              </w:rPr>
              <w:tab/>
            </w:r>
            <w:r w:rsidRPr="005B5998">
              <w:rPr>
                <w:rStyle w:val="Hyperlink"/>
                <w:noProof/>
              </w:rPr>
              <w:t>Heading 1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_Toc30413628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A054D"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B3413" w:rsidRPr="002C08AC" w:rsidRDefault="006933DE" w:rsidP="00E74697">
          <w:pPr>
            <w:spacing w:before="100" w:beforeAutospacing="1" w:after="100" w:afterAutospacing="1" w:line="276" w:lineRule="auto"/>
            <w:jc w:val="both"/>
            <w:rPr>
              <w:b/>
            </w:rPr>
          </w:pPr>
          <w:r w:rsidRPr="002C08AC">
            <w:rPr>
              <w:b/>
              <w:bCs/>
              <w:noProof/>
            </w:rPr>
            <w:fldChar w:fldCharType="end"/>
          </w:r>
        </w:p>
      </w:sdtContent>
    </w:sdt>
    <w:bookmarkEnd w:id="1"/>
    <w:p w:rsidR="00034210" w:rsidRDefault="006933DE">
      <w:pPr>
        <w:rPr>
          <w:rFonts w:asciiTheme="majorHAnsi" w:eastAsiaTheme="majorEastAsia" w:hAnsiTheme="majorHAnsi" w:cstheme="majorBidi"/>
          <w:b/>
          <w:color w:val="0075C9" w:themeColor="text2"/>
          <w:sz w:val="36"/>
          <w:szCs w:val="32"/>
        </w:rPr>
      </w:pPr>
      <w:r>
        <w:rPr>
          <w:rFonts w:asciiTheme="majorHAnsi" w:eastAsiaTheme="majorEastAsia" w:hAnsiTheme="majorHAnsi" w:cstheme="majorBidi"/>
          <w:b/>
          <w:color w:val="0075C9" w:themeColor="text2"/>
          <w:sz w:val="36"/>
          <w:szCs w:val="32"/>
        </w:rPr>
        <w:br w:type="page"/>
      </w:r>
    </w:p>
    <w:p w:rsidR="00AF5F7F" w:rsidRPr="00546003" w:rsidRDefault="006933DE" w:rsidP="00546003">
      <w:pPr>
        <w:pStyle w:val="Heading1"/>
      </w:pPr>
      <w:bookmarkStart w:id="8" w:name="_Toc30413628"/>
      <w:r w:rsidRPr="00546003">
        <w:lastRenderedPageBreak/>
        <w:t>Heading 1</w:t>
      </w:r>
      <w:bookmarkEnd w:id="8"/>
    </w:p>
    <w:p w:rsidR="00034210" w:rsidRPr="00546003" w:rsidRDefault="006933DE" w:rsidP="00546003">
      <w:pPr>
        <w:pStyle w:val="Heading2"/>
      </w:pPr>
      <w:bookmarkStart w:id="9" w:name="_Toc535223209"/>
      <w:r w:rsidRPr="00546003">
        <w:t>Heading 2</w:t>
      </w:r>
      <w:bookmarkEnd w:id="9"/>
    </w:p>
    <w:p w:rsidR="000821D9" w:rsidRPr="00034210" w:rsidRDefault="006933DE" w:rsidP="00C64713">
      <w:r>
        <w:rPr>
          <w:rFonts w:cs="Arial"/>
        </w:rPr>
        <w:t>X</w:t>
      </w:r>
      <w:r w:rsidR="00034210">
        <w:rPr>
          <w:rFonts w:cs="Arial"/>
        </w:rPr>
        <w:t>xxxxxxxxxxxxxxxxxxxxxxxxxxxxxxxxxxxxxxxxxxxxxxxxxxxxxxxxxxxxxxxxxxxxxxxxxxxxx</w:t>
      </w:r>
      <w:r w:rsidR="00034210" w:rsidRPr="00034210">
        <w:t>xxxxxxxxxxxxxxxxxxxxxxxxxxxxxxxxxxxxxxxxxxxxxxxxxxxxxxxxxxxxxxxxxxxxxxxxxxxxxx</w:t>
      </w:r>
      <w:r w:rsidR="00A76E82">
        <w:t>xxxxxxxxxxxx</w:t>
      </w:r>
    </w:p>
    <w:p w:rsidR="00034210" w:rsidRDefault="006933DE" w:rsidP="00546003">
      <w:pPr>
        <w:pStyle w:val="Heading3"/>
      </w:pPr>
      <w:r w:rsidRPr="00546003">
        <w:t>Heading 3</w:t>
      </w:r>
    </w:p>
    <w:p w:rsidR="00546003" w:rsidRPr="00546003" w:rsidRDefault="006933DE" w:rsidP="006A2DBA">
      <w:pPr>
        <w:rPr>
          <w:rStyle w:val="SubtleEmphasis"/>
        </w:rPr>
      </w:pPr>
      <w:r w:rsidRPr="00546003">
        <w:rPr>
          <w:rStyle w:val="SubtleEmphasis"/>
        </w:rPr>
        <w:t>Xxxxxxxxxxxxxxxxxxxxxxxxxxxxxxxxxxxxxxxxxxxxxxxxxxxxxxxxxxxxxxxxxxxxxxxxxxxxxxxxxxxxxxxxxxxxxxxxxxxxxxxxxxxxxxxxxxxxxxxxxxxxxxxxxxxxxxxxxxxxxxxxxxxxxxxxxxxxxxxxxxxxxxxx</w:t>
      </w:r>
    </w:p>
    <w:p w:rsidR="00546003" w:rsidRDefault="006933DE" w:rsidP="006A2DBA">
      <w:pPr>
        <w:pStyle w:val="BulletFIrstLevel"/>
      </w:pPr>
      <w:r>
        <w:rPr>
          <w:rStyle w:val="SubtleEmphasis"/>
        </w:rPr>
        <w:t>Bullet_First Level</w:t>
      </w:r>
    </w:p>
    <w:p w:rsidR="00C26BFC" w:rsidRDefault="006933DE" w:rsidP="00646ACD">
      <w:pPr>
        <w:pStyle w:val="BulletSecondLevel"/>
        <w:rPr>
          <w:rStyle w:val="SubtleEmphasis"/>
        </w:rPr>
      </w:pPr>
      <w:r>
        <w:rPr>
          <w:rStyle w:val="SubtleEmphasis"/>
        </w:rPr>
        <w:t>Bullet_Second Level</w:t>
      </w:r>
    </w:p>
    <w:p w:rsidR="009E2329" w:rsidRDefault="009E2329" w:rsidP="009E2329">
      <w:pPr>
        <w:pStyle w:val="BulletSecondLevel"/>
        <w:numPr>
          <w:ilvl w:val="0"/>
          <w:numId w:val="0"/>
        </w:numPr>
        <w:ind w:left="567" w:hanging="283"/>
        <w:rPr>
          <w:rStyle w:val="SubtleEmphasis"/>
        </w:rPr>
      </w:pPr>
    </w:p>
    <w:p w:rsidR="009E2329" w:rsidRPr="009E2329" w:rsidRDefault="006933DE" w:rsidP="009E2329">
      <w:pPr>
        <w:pStyle w:val="Source"/>
      </w:pPr>
      <w:r w:rsidRPr="009E2329">
        <w:rPr>
          <w:rStyle w:val="SubtleEmphasis"/>
        </w:rPr>
        <w:t>Source: Xxx</w:t>
      </w:r>
    </w:p>
    <w:p w:rsidR="007A06B0" w:rsidRPr="00AF5F7F" w:rsidRDefault="006933DE" w:rsidP="00AF5F7F">
      <w:pPr>
        <w:rPr>
          <w:rFonts w:asciiTheme="majorHAnsi" w:eastAsiaTheme="majorEastAsia" w:hAnsiTheme="majorHAnsi" w:cstheme="majorBidi"/>
          <w:b/>
          <w:color w:val="0070C0"/>
          <w:sz w:val="36"/>
          <w:szCs w:val="32"/>
        </w:rPr>
      </w:pPr>
      <w:r>
        <w:rPr>
          <w:rFonts w:asciiTheme="majorHAnsi" w:eastAsiaTheme="majorEastAsia" w:hAnsiTheme="majorHAnsi" w:cstheme="majorBidi"/>
          <w:b/>
          <w:color w:val="0070C0"/>
          <w:sz w:val="36"/>
          <w:szCs w:val="32"/>
        </w:rPr>
        <w:br w:type="page"/>
      </w:r>
      <w:bookmarkEnd w:id="7"/>
      <w:bookmarkEnd w:id="6"/>
      <w:bookmarkEnd w:id="5"/>
      <w:bookmarkEnd w:id="4"/>
      <w:bookmarkEnd w:id="3"/>
      <w:bookmarkEnd w:id="2"/>
      <w:r w:rsidR="00F43C56">
        <w:rPr>
          <w:noProof/>
        </w:rPr>
        <w:lastRenderedPageBreak/>
        <w:drawing>
          <wp:anchor distT="0" distB="0" distL="114300" distR="114300" simplePos="0" relativeHeight="251660288" behindDoc="1" locked="0" layoutInCell="1" allowOverlap="1">
            <wp:simplePos x="0" y="0"/>
            <wp:positionH relativeFrom="page">
              <wp:posOffset>-204798</wp:posOffset>
            </wp:positionH>
            <wp:positionV relativeFrom="page">
              <wp:posOffset>-141627</wp:posOffset>
            </wp:positionV>
            <wp:extent cx="7913485" cy="11240814"/>
            <wp:effectExtent l="0" t="0" r="0" b="0"/>
            <wp:wrapNone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13485" cy="1124081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7A06B0" w:rsidRPr="00AF5F7F" w:rsidSect="00F56278">
      <w:footerReference w:type="default" r:id="rId13"/>
      <w:pgSz w:w="11906" w:h="16838"/>
      <w:pgMar w:top="1440" w:right="707" w:bottom="1134" w:left="1440" w:header="1134" w:footer="432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933DE" w:rsidRDefault="006933DE">
      <w:pPr>
        <w:spacing w:after="0" w:line="240" w:lineRule="auto"/>
      </w:pPr>
      <w:r>
        <w:separator/>
      </w:r>
    </w:p>
  </w:endnote>
  <w:endnote w:type="continuationSeparator" w:id="0">
    <w:p w:rsidR="006933DE" w:rsidRDefault="006933D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Pro-Regular">
    <w:altName w:val="Mangal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Gotham-Medium">
    <w:altName w:val="Arial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17F73" w:rsidRDefault="00217F73">
    <w:pPr>
      <w:pStyle w:val="Footer"/>
      <w:jc w:val="right"/>
    </w:pPr>
  </w:p>
  <w:p w:rsidR="00217F73" w:rsidRPr="00015F55" w:rsidRDefault="006933DE" w:rsidP="007D49C8">
    <w:pPr>
      <w:widowControl w:val="0"/>
      <w:autoSpaceDE w:val="0"/>
      <w:autoSpaceDN w:val="0"/>
      <w:adjustRightInd w:val="0"/>
      <w:spacing w:line="240" w:lineRule="auto"/>
      <w:textAlignment w:val="center"/>
      <w:rPr>
        <w:rFonts w:ascii="Arial" w:hAnsi="Arial" w:cs="Arial"/>
        <w:b/>
        <w:bCs/>
        <w:spacing w:val="-12"/>
        <w:sz w:val="14"/>
        <w:szCs w:val="14"/>
        <w:lang w:val="en-GB"/>
      </w:rPr>
    </w:pPr>
    <w:r w:rsidRPr="00015F55">
      <w:rPr>
        <w:rFonts w:ascii="Arial" w:hAnsi="Arial" w:cs="Arial"/>
        <w:noProof/>
        <w:sz w:val="14"/>
        <w:szCs w:val="14"/>
        <w:lang w:eastAsia="en-ZA"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column">
                <wp:posOffset>3433445</wp:posOffset>
              </wp:positionH>
              <wp:positionV relativeFrom="paragraph">
                <wp:posOffset>136313</wp:posOffset>
              </wp:positionV>
              <wp:extent cx="2245995" cy="457200"/>
              <wp:effectExtent l="0" t="0" r="0" b="0"/>
              <wp:wrapNone/>
              <wp:docPr id="11" name="Text Box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245995" cy="457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w10="urn:schemas-microsoft-com:office:word" xmlns:w="http://schemas.openxmlformats.org/wordprocessingml/2006/main" xmlns:v="urn:schemas-microsoft-com:vml" xmlns:o="urn:schemas-microsoft-com:office:office" xmlns:mv="urn:schemas-microsoft-com:mac:vml" xmlns:mo="http://schemas.microsoft.com/office/mac/office/2008/main" xmlns:ma14="http://schemas.microsoft.com/office/mac/drawingml/2011/main" xmlns="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217F73" w:rsidRPr="00C647CD" w:rsidRDefault="006933DE" w:rsidP="007D49C8">
                          <w:pPr>
                            <w:widowControl w:val="0"/>
                            <w:tabs>
                              <w:tab w:val="left" w:pos="283"/>
                            </w:tabs>
                            <w:autoSpaceDE w:val="0"/>
                            <w:autoSpaceDN w:val="0"/>
                            <w:adjustRightInd w:val="0"/>
                            <w:spacing w:line="276" w:lineRule="auto"/>
                            <w:textAlignment w:val="center"/>
                            <w:rPr>
                              <w:rFonts w:ascii="Arial" w:hAnsi="Arial" w:cs="Arial"/>
                              <w:sz w:val="14"/>
                              <w:szCs w:val="14"/>
                              <w:lang w:val="en-GB"/>
                            </w:rPr>
                          </w:pPr>
                          <w:r w:rsidRPr="003D59A2">
                            <w:rPr>
                              <w:rFonts w:ascii="Arial" w:hAnsi="Arial" w:cs="Arial"/>
                              <w:b/>
                              <w:color w:val="006EBC"/>
                              <w:sz w:val="14"/>
                              <w:szCs w:val="14"/>
                              <w:lang w:val="en-GB"/>
                            </w:rPr>
                            <w:t>T</w:t>
                          </w:r>
                          <w:r w:rsidRPr="003D59A2">
                            <w:rPr>
                              <w:rFonts w:ascii="Gotham-Medium" w:hAnsi="Gotham-Medium" w:cs="Gotham-Medium"/>
                              <w:color w:val="006EBC"/>
                              <w:sz w:val="14"/>
                              <w:szCs w:val="14"/>
                              <w:lang w:val="en-GB"/>
                            </w:rPr>
                            <w:tab/>
                          </w:r>
                          <w:r w:rsidRPr="00C647CD">
                            <w:rPr>
                              <w:rFonts w:ascii="Arial" w:hAnsi="Arial" w:cs="Arial"/>
                              <w:sz w:val="14"/>
                              <w:szCs w:val="14"/>
                              <w:lang w:val="en-GB"/>
                            </w:rPr>
                            <w:t xml:space="preserve">+27 (0)21 950 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  <w:lang w:val="en-GB"/>
                            </w:rPr>
                            <w:t>2500</w:t>
                          </w:r>
                        </w:p>
                        <w:p w:rsidR="00217F73" w:rsidRPr="00C647CD" w:rsidRDefault="006933DE" w:rsidP="007D49C8">
                          <w:pPr>
                            <w:widowControl w:val="0"/>
                            <w:tabs>
                              <w:tab w:val="left" w:pos="283"/>
                            </w:tabs>
                            <w:autoSpaceDE w:val="0"/>
                            <w:autoSpaceDN w:val="0"/>
                            <w:adjustRightInd w:val="0"/>
                            <w:spacing w:line="276" w:lineRule="auto"/>
                            <w:textAlignment w:val="center"/>
                            <w:rPr>
                              <w:rFonts w:ascii="Arial" w:hAnsi="Arial" w:cs="Arial"/>
                              <w:sz w:val="14"/>
                              <w:szCs w:val="14"/>
                              <w:lang w:val="en-GB"/>
                            </w:rPr>
                          </w:pPr>
                          <w:r w:rsidRPr="003D59A2">
                            <w:rPr>
                              <w:rFonts w:ascii="Arial" w:hAnsi="Arial" w:cs="Arial"/>
                              <w:b/>
                              <w:color w:val="006EBC"/>
                              <w:sz w:val="14"/>
                              <w:szCs w:val="14"/>
                              <w:lang w:val="en-GB"/>
                            </w:rPr>
                            <w:t>F</w:t>
                          </w:r>
                          <w:r w:rsidRPr="003D59A2">
                            <w:rPr>
                              <w:rFonts w:ascii="Gotham-Medium" w:hAnsi="Gotham-Medium" w:cs="Gotham-Medium"/>
                              <w:color w:val="006EBC"/>
                              <w:sz w:val="14"/>
                              <w:szCs w:val="14"/>
                              <w:lang w:val="en-GB"/>
                            </w:rPr>
                            <w:tab/>
                          </w:r>
                          <w:r w:rsidRPr="00C647CD">
                            <w:rPr>
                              <w:rFonts w:ascii="Arial" w:hAnsi="Arial" w:cs="Arial"/>
                              <w:sz w:val="14"/>
                              <w:szCs w:val="14"/>
                              <w:lang w:val="en-GB"/>
                            </w:rPr>
                            <w:t>+27 (0)21 950 25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  <w:lang w:val="en-GB"/>
                            </w:rPr>
                            <w:t>55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1" o:spid="_x0000_s1027" type="#_x0000_t202" style="position:absolute;margin-left:270.35pt;margin-top:10.75pt;width:176.85pt;height:36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" filled="f" stroked="f">
              <v:textbox>
                <w:txbxContent>
                  <w:p w:rsidR="00217F73" w:rsidRPr="00C647CD" w:rsidRDefault="006933DE" w:rsidP="007D49C8">
                    <w:pPr>
                      <w:widowControl w:val="0"/>
                      <w:tabs>
                        <w:tab w:val="left" w:pos="283"/>
                      </w:tabs>
                      <w:autoSpaceDE w:val="0"/>
                      <w:autoSpaceDN w:val="0"/>
                      <w:adjustRightInd w:val="0"/>
                      <w:spacing w:line="276" w:lineRule="auto"/>
                      <w:textAlignment w:val="center"/>
                      <w:rPr>
                        <w:rFonts w:ascii="Arial" w:hAnsi="Arial" w:cs="Arial"/>
                        <w:sz w:val="14"/>
                        <w:szCs w:val="14"/>
                        <w:lang w:val="en-GB"/>
                      </w:rPr>
                    </w:pPr>
                    <w:r w:rsidRPr="003D59A2">
                      <w:rPr>
                        <w:rFonts w:ascii="Arial" w:hAnsi="Arial" w:cs="Arial"/>
                        <w:b/>
                        <w:color w:val="006EBC"/>
                        <w:sz w:val="14"/>
                        <w:szCs w:val="14"/>
                        <w:lang w:val="en-GB"/>
                      </w:rPr>
                      <w:t>T</w:t>
                    </w:r>
                    <w:r w:rsidRPr="003D59A2">
                      <w:rPr>
                        <w:rFonts w:ascii="Gotham-Medium" w:hAnsi="Gotham-Medium" w:cs="Gotham-Medium"/>
                        <w:color w:val="006EBC"/>
                        <w:sz w:val="14"/>
                        <w:szCs w:val="14"/>
                        <w:lang w:val="en-GB"/>
                      </w:rPr>
                      <w:tab/>
                    </w:r>
                    <w:r w:rsidRPr="00C647CD">
                      <w:rPr>
                        <w:rFonts w:ascii="Arial" w:hAnsi="Arial" w:cs="Arial"/>
                        <w:sz w:val="14"/>
                        <w:szCs w:val="14"/>
                        <w:lang w:val="en-GB"/>
                      </w:rPr>
                      <w:t xml:space="preserve">+27 (0)21 950 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  <w:lang w:val="en-GB"/>
                      </w:rPr>
                      <w:t>2500</w:t>
                    </w:r>
                  </w:p>
                  <w:p w:rsidR="00217F73" w:rsidRPr="00C647CD" w:rsidRDefault="006933DE" w:rsidP="007D49C8">
                    <w:pPr>
                      <w:widowControl w:val="0"/>
                      <w:tabs>
                        <w:tab w:val="left" w:pos="283"/>
                      </w:tabs>
                      <w:autoSpaceDE w:val="0"/>
                      <w:autoSpaceDN w:val="0"/>
                      <w:adjustRightInd w:val="0"/>
                      <w:spacing w:line="276" w:lineRule="auto"/>
                      <w:textAlignment w:val="center"/>
                      <w:rPr>
                        <w:rFonts w:ascii="Arial" w:hAnsi="Arial" w:cs="Arial"/>
                        <w:sz w:val="14"/>
                        <w:szCs w:val="14"/>
                        <w:lang w:val="en-GB"/>
                      </w:rPr>
                    </w:pPr>
                    <w:r w:rsidRPr="003D59A2">
                      <w:rPr>
                        <w:rFonts w:ascii="Arial" w:hAnsi="Arial" w:cs="Arial"/>
                        <w:b/>
                        <w:color w:val="006EBC"/>
                        <w:sz w:val="14"/>
                        <w:szCs w:val="14"/>
                        <w:lang w:val="en-GB"/>
                      </w:rPr>
                      <w:t>F</w:t>
                    </w:r>
                    <w:r w:rsidRPr="003D59A2">
                      <w:rPr>
                        <w:rFonts w:ascii="Gotham-Medium" w:hAnsi="Gotham-Medium" w:cs="Gotham-Medium"/>
                        <w:color w:val="006EBC"/>
                        <w:sz w:val="14"/>
                        <w:szCs w:val="14"/>
                        <w:lang w:val="en-GB"/>
                      </w:rPr>
                      <w:tab/>
                    </w:r>
                    <w:r w:rsidRPr="00C647CD">
                      <w:rPr>
                        <w:rFonts w:ascii="Arial" w:hAnsi="Arial" w:cs="Arial"/>
                        <w:sz w:val="14"/>
                        <w:szCs w:val="14"/>
                        <w:lang w:val="en-GB"/>
                      </w:rPr>
                      <w:t>+27 (0)21 950 25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  <w:lang w:val="en-GB"/>
                      </w:rPr>
                      <w:t>55</w:t>
                    </w:r>
                  </w:p>
                </w:txbxContent>
              </v:textbox>
            </v:shape>
          </w:pict>
        </mc:Fallback>
      </mc:AlternateContent>
    </w:r>
    <w:r w:rsidRPr="00015F55">
      <w:rPr>
        <w:rFonts w:ascii="Arial" w:hAnsi="Arial" w:cs="Arial"/>
        <w:b/>
        <w:bCs/>
        <w:spacing w:val="-12"/>
        <w:sz w:val="14"/>
        <w:szCs w:val="14"/>
        <w:lang w:val="en-GB"/>
      </w:rPr>
      <w:t xml:space="preserve">Sanlam </w:t>
    </w:r>
    <w:r>
      <w:rPr>
        <w:rFonts w:ascii="Arial" w:hAnsi="Arial" w:cs="Arial"/>
        <w:b/>
        <w:bCs/>
        <w:spacing w:val="-12"/>
        <w:sz w:val="14"/>
        <w:szCs w:val="14"/>
        <w:lang w:val="en-GB"/>
      </w:rPr>
      <w:t xml:space="preserve">Investment Management </w:t>
    </w:r>
  </w:p>
  <w:p w:rsidR="00217F73" w:rsidRDefault="006933DE" w:rsidP="007D49C8">
    <w:pPr>
      <w:widowControl w:val="0"/>
      <w:autoSpaceDE w:val="0"/>
      <w:autoSpaceDN w:val="0"/>
      <w:adjustRightInd w:val="0"/>
      <w:spacing w:line="240" w:lineRule="auto"/>
      <w:textAlignment w:val="center"/>
      <w:rPr>
        <w:rFonts w:ascii="Arial" w:hAnsi="Arial" w:cs="Arial"/>
        <w:spacing w:val="3"/>
        <w:sz w:val="14"/>
        <w:szCs w:val="14"/>
        <w:lang w:val="en-GB"/>
      </w:rPr>
    </w:pPr>
    <w:r w:rsidRPr="00C647CD">
      <w:rPr>
        <w:rFonts w:ascii="Arial" w:hAnsi="Arial" w:cs="Arial"/>
        <w:spacing w:val="3"/>
        <w:sz w:val="14"/>
        <w:szCs w:val="14"/>
        <w:lang w:val="en-GB"/>
      </w:rPr>
      <w:t>55 Willie van Schoor Ave</w:t>
    </w:r>
    <w:r>
      <w:rPr>
        <w:rFonts w:ascii="Arial" w:hAnsi="Arial" w:cs="Arial"/>
        <w:spacing w:val="3"/>
        <w:sz w:val="14"/>
        <w:szCs w:val="14"/>
        <w:lang w:val="en-GB"/>
      </w:rPr>
      <w:t>nue</w:t>
    </w:r>
    <w:r w:rsidRPr="00C647CD">
      <w:rPr>
        <w:rFonts w:ascii="Arial" w:hAnsi="Arial" w:cs="Arial"/>
        <w:spacing w:val="3"/>
        <w:sz w:val="14"/>
        <w:szCs w:val="14"/>
        <w:lang w:val="en-GB"/>
      </w:rPr>
      <w:t xml:space="preserve">, Bellville </w:t>
    </w:r>
    <w:r>
      <w:rPr>
        <w:rFonts w:ascii="Arial" w:hAnsi="Arial" w:cs="Arial"/>
        <w:spacing w:val="3"/>
        <w:sz w:val="14"/>
        <w:szCs w:val="14"/>
        <w:lang w:val="en-GB"/>
      </w:rPr>
      <w:t xml:space="preserve">7530 </w:t>
    </w:r>
    <w:r w:rsidRPr="00C647CD">
      <w:rPr>
        <w:rFonts w:ascii="Arial" w:hAnsi="Arial" w:cs="Arial"/>
        <w:spacing w:val="3"/>
        <w:sz w:val="14"/>
        <w:szCs w:val="14"/>
        <w:lang w:val="en-GB"/>
      </w:rPr>
      <w:t xml:space="preserve"> </w:t>
    </w:r>
  </w:p>
  <w:p w:rsidR="00217F73" w:rsidRPr="00C647CD" w:rsidRDefault="006933DE" w:rsidP="007D49C8">
    <w:pPr>
      <w:widowControl w:val="0"/>
      <w:autoSpaceDE w:val="0"/>
      <w:autoSpaceDN w:val="0"/>
      <w:adjustRightInd w:val="0"/>
      <w:spacing w:line="240" w:lineRule="auto"/>
      <w:textAlignment w:val="center"/>
      <w:rPr>
        <w:rFonts w:ascii="Arial" w:hAnsi="Arial" w:cs="Arial"/>
        <w:spacing w:val="3"/>
        <w:sz w:val="14"/>
        <w:szCs w:val="14"/>
        <w:lang w:val="en-GB"/>
      </w:rPr>
    </w:pPr>
    <w:r>
      <w:rPr>
        <w:rFonts w:ascii="Arial" w:hAnsi="Arial" w:cs="Arial"/>
        <w:spacing w:val="3"/>
        <w:sz w:val="14"/>
        <w:szCs w:val="14"/>
        <w:lang w:val="en-GB"/>
      </w:rPr>
      <w:t>P</w:t>
    </w:r>
    <w:r w:rsidRPr="00C647CD">
      <w:rPr>
        <w:rFonts w:ascii="Arial" w:hAnsi="Arial" w:cs="Arial"/>
        <w:spacing w:val="3"/>
        <w:sz w:val="14"/>
        <w:szCs w:val="14"/>
        <w:lang w:val="en-GB"/>
      </w:rPr>
      <w:t xml:space="preserve">rivate Bag X8, </w:t>
    </w:r>
    <w:r w:rsidRPr="00C647CD">
      <w:rPr>
        <w:rFonts w:ascii="Arial" w:hAnsi="Arial" w:cs="Arial"/>
        <w:spacing w:val="3"/>
        <w:sz w:val="14"/>
        <w:szCs w:val="14"/>
        <w:lang w:val="en-GB"/>
      </w:rPr>
      <w:t>Tygervalley 7536, South Africa</w:t>
    </w:r>
  </w:p>
  <w:p w:rsidR="00217F73" w:rsidRPr="00C647CD" w:rsidRDefault="00217F73" w:rsidP="007D49C8">
    <w:pPr>
      <w:spacing w:line="240" w:lineRule="auto"/>
      <w:rPr>
        <w:rFonts w:ascii="Arial" w:hAnsi="Arial" w:cs="Arial"/>
        <w:bCs/>
        <w:spacing w:val="-3"/>
        <w:sz w:val="14"/>
        <w:szCs w:val="14"/>
      </w:rPr>
    </w:pPr>
  </w:p>
  <w:p w:rsidR="00217F73" w:rsidRDefault="006933DE" w:rsidP="007D49C8">
    <w:pPr>
      <w:pStyle w:val="BasicParagraph"/>
      <w:spacing w:line="240" w:lineRule="auto"/>
      <w:rPr>
        <w:rFonts w:ascii="Arial" w:hAnsi="Arial" w:cs="Arial"/>
        <w:color w:val="auto"/>
        <w:spacing w:val="-2"/>
        <w:sz w:val="11"/>
        <w:szCs w:val="11"/>
      </w:rPr>
    </w:pPr>
    <w:r w:rsidRPr="00C647CD">
      <w:rPr>
        <w:rFonts w:ascii="Arial" w:hAnsi="Arial" w:cs="Arial"/>
        <w:noProof/>
        <w:color w:val="auto"/>
        <w:sz w:val="11"/>
        <w:szCs w:val="11"/>
        <w:lang w:val="en-ZA" w:eastAsia="en-ZA"/>
      </w:rPr>
      <mc:AlternateContent>
        <mc:Choice Requires="wps">
          <w:drawing>
            <wp:anchor distT="0" distB="0" distL="114300" distR="114300" simplePos="0" relativeHeight="251656192" behindDoc="0" locked="0" layoutInCell="1" allowOverlap="1">
              <wp:simplePos x="0" y="0"/>
              <wp:positionH relativeFrom="column">
                <wp:posOffset>3434080</wp:posOffset>
              </wp:positionH>
              <wp:positionV relativeFrom="paragraph">
                <wp:posOffset>81915</wp:posOffset>
              </wp:positionV>
              <wp:extent cx="1982470" cy="228600"/>
              <wp:effectExtent l="0" t="0" r="0" b="0"/>
              <wp:wrapNone/>
              <wp:docPr id="13" name="Text Box 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982470" cy="2286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w10="urn:schemas-microsoft-com:office:word" xmlns:w="http://schemas.openxmlformats.org/wordprocessingml/2006/main" xmlns:v="urn:schemas-microsoft-com:vml" xmlns:o="urn:schemas-microsoft-com:office:office" xmlns:mv="urn:schemas-microsoft-com:mac:vml" xmlns:mo="http://schemas.microsoft.com/office/mac/office/2008/main" xmlns:ma14="http://schemas.microsoft.com/office/mac/drawingml/2011/main" xmlns="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217F73" w:rsidRPr="00C647CD" w:rsidRDefault="006933DE" w:rsidP="007D49C8">
                          <w:pPr>
                            <w:spacing w:line="200" w:lineRule="exact"/>
                            <w:ind w:left="284" w:hanging="284"/>
                            <w:rPr>
                              <w:rFonts w:ascii="Arial" w:hAnsi="Arial" w:cs="Arial"/>
                              <w:b/>
                              <w:bCs/>
                              <w:color w:val="0075C9"/>
                              <w:sz w:val="18"/>
                              <w:szCs w:val="18"/>
                            </w:rPr>
                          </w:pPr>
                          <w:r w:rsidRPr="00C647CD">
                            <w:rPr>
                              <w:rFonts w:ascii="Arial" w:hAnsi="Arial" w:cs="Arial"/>
                              <w:b/>
                              <w:bCs/>
                              <w:color w:val="0075C9"/>
                              <w:sz w:val="18"/>
                              <w:szCs w:val="18"/>
                            </w:rPr>
                            <w:t>www.sanlam</w:t>
                          </w: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75C9"/>
                              <w:sz w:val="18"/>
                              <w:szCs w:val="18"/>
                            </w:rPr>
                            <w:t>investments</w:t>
                          </w:r>
                          <w:r w:rsidRPr="00C647CD">
                            <w:rPr>
                              <w:rFonts w:ascii="Arial" w:hAnsi="Arial" w:cs="Arial"/>
                              <w:b/>
                              <w:bCs/>
                              <w:color w:val="0075C9"/>
                              <w:sz w:val="18"/>
                              <w:szCs w:val="18"/>
                            </w:rPr>
                            <w:t>.co</w:t>
                          </w: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75C9"/>
                              <w:sz w:val="18"/>
                              <w:szCs w:val="18"/>
                            </w:rPr>
                            <w:t>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id="Text Box 13" o:spid="_x0000_s1028" type="#_x0000_t202" style="position:absolute;margin-left:270.4pt;margin-top:6.45pt;width:156.1pt;height:18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" filled="f" stroked="f">
              <v:textbox>
                <w:txbxContent>
                  <w:p w:rsidR="00217F73" w:rsidRPr="00C647CD" w:rsidRDefault="006933DE" w:rsidP="007D49C8">
                    <w:pPr>
                      <w:spacing w:line="200" w:lineRule="exact"/>
                      <w:ind w:left="284" w:hanging="284"/>
                      <w:rPr>
                        <w:rFonts w:ascii="Arial" w:hAnsi="Arial" w:cs="Arial"/>
                        <w:b/>
                        <w:bCs/>
                        <w:color w:val="0075C9"/>
                        <w:sz w:val="18"/>
                        <w:szCs w:val="18"/>
                      </w:rPr>
                    </w:pPr>
                    <w:r w:rsidRPr="00C647CD">
                      <w:rPr>
                        <w:rFonts w:ascii="Arial" w:hAnsi="Arial" w:cs="Arial"/>
                        <w:b/>
                        <w:bCs/>
                        <w:color w:val="0075C9"/>
                        <w:sz w:val="18"/>
                        <w:szCs w:val="18"/>
                      </w:rPr>
                      <w:t>www.sanlam</w:t>
                    </w:r>
                    <w:r>
                      <w:rPr>
                        <w:rFonts w:ascii="Arial" w:hAnsi="Arial" w:cs="Arial"/>
                        <w:b/>
                        <w:bCs/>
                        <w:color w:val="0075C9"/>
                        <w:sz w:val="18"/>
                        <w:szCs w:val="18"/>
                      </w:rPr>
                      <w:t>investments</w:t>
                    </w:r>
                    <w:r w:rsidRPr="00C647CD">
                      <w:rPr>
                        <w:rFonts w:ascii="Arial" w:hAnsi="Arial" w:cs="Arial"/>
                        <w:b/>
                        <w:bCs/>
                        <w:color w:val="0075C9"/>
                        <w:sz w:val="18"/>
                        <w:szCs w:val="18"/>
                      </w:rPr>
                      <w:t>.co</w:t>
                    </w:r>
                    <w:r>
                      <w:rPr>
                        <w:rFonts w:ascii="Arial" w:hAnsi="Arial" w:cs="Arial"/>
                        <w:b/>
                        <w:bCs/>
                        <w:color w:val="0075C9"/>
                        <w:sz w:val="18"/>
                        <w:szCs w:val="18"/>
                      </w:rPr>
                      <w:t>m</w:t>
                    </w:r>
                  </w:p>
                </w:txbxContent>
              </v:textbox>
            </v:shape>
          </w:pict>
        </mc:Fallback>
      </mc:AlternateContent>
    </w:r>
    <w:r>
      <w:rPr>
        <w:rFonts w:ascii="Arial" w:hAnsi="Arial" w:cs="Arial"/>
        <w:color w:val="auto"/>
        <w:spacing w:val="-2"/>
        <w:sz w:val="11"/>
        <w:szCs w:val="11"/>
      </w:rPr>
      <w:t>Sanlam Investments Management (Pty) Ltd Reg no 1967/011973/07</w:t>
    </w:r>
  </w:p>
  <w:p w:rsidR="00217F73" w:rsidRPr="00C647CD" w:rsidRDefault="006933DE" w:rsidP="007D49C8">
    <w:pPr>
      <w:pStyle w:val="BasicParagraph"/>
      <w:spacing w:line="240" w:lineRule="auto"/>
      <w:rPr>
        <w:rFonts w:ascii="Arial" w:hAnsi="Arial" w:cs="Arial"/>
        <w:color w:val="auto"/>
        <w:spacing w:val="-2"/>
        <w:sz w:val="11"/>
        <w:szCs w:val="11"/>
      </w:rPr>
    </w:pPr>
    <w:r>
      <w:rPr>
        <w:rFonts w:ascii="Arial" w:hAnsi="Arial" w:cs="Arial"/>
        <w:color w:val="auto"/>
        <w:spacing w:val="-2"/>
        <w:sz w:val="11"/>
        <w:szCs w:val="11"/>
      </w:rPr>
      <w:t xml:space="preserve">Licensed Financial Services Provider </w:t>
    </w:r>
  </w:p>
  <w:p w:rsidR="00217F73" w:rsidRPr="00C647CD" w:rsidRDefault="006933DE" w:rsidP="007D49C8">
    <w:pPr>
      <w:widowControl w:val="0"/>
      <w:autoSpaceDE w:val="0"/>
      <w:autoSpaceDN w:val="0"/>
      <w:adjustRightInd w:val="0"/>
      <w:spacing w:line="240" w:lineRule="auto"/>
      <w:textAlignment w:val="center"/>
      <w:rPr>
        <w:rFonts w:ascii="Arial" w:hAnsi="Arial" w:cs="Arial"/>
        <w:spacing w:val="-2"/>
        <w:sz w:val="11"/>
        <w:szCs w:val="11"/>
        <w:lang w:val="en-GB"/>
      </w:rPr>
    </w:pPr>
    <w:r w:rsidRPr="00C647CD">
      <w:rPr>
        <w:rFonts w:ascii="Arial" w:hAnsi="Arial" w:cs="Arial"/>
        <w:spacing w:val="-2"/>
        <w:sz w:val="11"/>
        <w:szCs w:val="11"/>
        <w:lang w:val="en-GB"/>
      </w:rPr>
      <w:t xml:space="preserve">Refer to </w:t>
    </w:r>
    <w:r>
      <w:rPr>
        <w:rFonts w:ascii="Arial" w:hAnsi="Arial" w:cs="Arial"/>
        <w:spacing w:val="-2"/>
        <w:sz w:val="11"/>
        <w:szCs w:val="11"/>
        <w:lang w:val="en-GB"/>
      </w:rPr>
      <w:t>www.s</w:t>
    </w:r>
    <w:r w:rsidRPr="00C647CD">
      <w:rPr>
        <w:rFonts w:ascii="Arial" w:hAnsi="Arial" w:cs="Arial"/>
        <w:spacing w:val="-2"/>
        <w:sz w:val="11"/>
        <w:szCs w:val="11"/>
        <w:lang w:val="en-GB"/>
      </w:rPr>
      <w:t>anlam</w:t>
    </w:r>
    <w:r>
      <w:rPr>
        <w:rFonts w:ascii="Arial" w:hAnsi="Arial" w:cs="Arial"/>
        <w:spacing w:val="-2"/>
        <w:sz w:val="11"/>
        <w:szCs w:val="11"/>
        <w:lang w:val="en-GB"/>
      </w:rPr>
      <w:t>.co.za</w:t>
    </w:r>
    <w:r w:rsidRPr="00C647CD">
      <w:rPr>
        <w:rFonts w:ascii="Arial" w:hAnsi="Arial" w:cs="Arial"/>
        <w:spacing w:val="-2"/>
        <w:sz w:val="11"/>
        <w:szCs w:val="11"/>
        <w:lang w:val="en-GB"/>
      </w:rPr>
      <w:t xml:space="preserve"> for directors and company secretary details.</w:t>
    </w:r>
  </w:p>
  <w:p w:rsidR="00217F73" w:rsidRDefault="00217F73" w:rsidP="007D49C8">
    <w:pPr>
      <w:widowControl w:val="0"/>
      <w:tabs>
        <w:tab w:val="left" w:pos="1670"/>
      </w:tabs>
      <w:autoSpaceDE w:val="0"/>
      <w:autoSpaceDN w:val="0"/>
      <w:adjustRightInd w:val="0"/>
      <w:spacing w:line="360" w:lineRule="auto"/>
      <w:textAlignment w:val="center"/>
    </w:pPr>
  </w:p>
  <w:p w:rsidR="00217F73" w:rsidRDefault="00217F73">
    <w:pPr>
      <w:pStyle w:val="Footer"/>
    </w:pPr>
  </w:p>
  <w:p w:rsidR="00561DE5" w:rsidRDefault="00561DE5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6C74" w:rsidRDefault="006933DE">
    <w:pPr>
      <w:pStyle w:val="Footer"/>
    </w:pPr>
    <w:r w:rsidRPr="00EE6C74">
      <w:rPr>
        <w:noProof/>
        <w:lang w:eastAsia="en-ZA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page">
            <wp:posOffset>6057374</wp:posOffset>
          </wp:positionH>
          <wp:positionV relativeFrom="page">
            <wp:posOffset>10067925</wp:posOffset>
          </wp:positionV>
          <wp:extent cx="1207770" cy="242570"/>
          <wp:effectExtent l="0" t="0" r="0" b="5080"/>
          <wp:wrapNone/>
          <wp:docPr id="20" name="Picture 20" descr="_Sanlam Investments Blu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" name="Picture 6" descr="_Sanlam Investments Blue.png"/>
                  <pic:cNvPicPr>
                    <a:picLocks noChangeAspect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72687" t="35457" b="20183"/>
                  <a:stretch>
                    <a:fillRect/>
                  </a:stretch>
                </pic:blipFill>
                <pic:spPr bwMode="auto">
                  <a:xfrm>
                    <a:off x="0" y="0"/>
                    <a:ext cx="1207770" cy="24257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909E8E84-426E-40dd-AFC4-6F175D3DCCD1}">
                      <a14:hiddenFill xmlns:w10="urn:schemas-microsoft-com:office:word" xmlns:w="http://schemas.openxmlformats.org/wordprocessingml/2006/main" xmlns:v="urn:schemas-microsoft-com:vml" xmlns:p="http://schemas.openxmlformats.org/presentationml/2006/main" xmlns:o="urn:schemas-microsoft-com:office:office" xmlns:lc="http://schemas.openxmlformats.org/drawingml/2006/lockedCanvas" xmlns:a14="http://schemas.microsoft.com/office/drawing/2010/main" xmlns="">
                        <a:solidFill>
                          <a:srgbClr val="FFFFFF"/>
                        </a:solidFill>
                      </a14:hiddenFill>
                    </a:ext>
                    <a:ext uri="{91240B29-F687-4f45-9708-019B960494DF}">
                      <a14:hiddenLine xmlns:w10="urn:schemas-microsoft-com:office:word" xmlns:w="http://schemas.openxmlformats.org/wordprocessingml/2006/main" xmlns:v="urn:schemas-microsoft-com:vml" xmlns:p="http://schemas.openxmlformats.org/presentationml/2006/main" xmlns:o="urn:schemas-microsoft-com:office:office" xmlns:lc="http://schemas.openxmlformats.org/drawingml/2006/lockedCanvas" xmlns:a14="http://schemas.microsoft.com/office/drawing/2010/main" xmlns=""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14:hiddenLine>
                    </a:ext>
                  </a:extLst>
                </pic:spPr>
              </pic:pic>
            </a:graphicData>
          </a:graphic>
        </wp:anchor>
      </w:drawing>
    </w:r>
  </w:p>
  <w:p w:rsidR="00561DE5" w:rsidRDefault="00561DE5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991862910"/>
      <w:docPartObj>
        <w:docPartGallery w:val="Page Numbers (Bottom of Page)"/>
        <w:docPartUnique/>
      </w:docPartObj>
    </w:sdtPr>
    <w:sdtEndPr>
      <w:rPr>
        <w:rFonts w:ascii="Arial Narrow" w:hAnsi="Arial Narrow"/>
        <w:b/>
        <w:noProof/>
      </w:rPr>
    </w:sdtEndPr>
    <w:sdtContent>
      <w:p w:rsidR="00217F73" w:rsidRPr="005B0070" w:rsidRDefault="006933DE" w:rsidP="00F56278">
        <w:pPr>
          <w:pStyle w:val="Footer"/>
          <w:jc w:val="right"/>
          <w:rPr>
            <w:rFonts w:ascii="Arial Narrow" w:hAnsi="Arial Narrow"/>
            <w:b/>
          </w:rPr>
        </w:pPr>
        <w:r w:rsidRPr="005B0070">
          <w:rPr>
            <w:rFonts w:ascii="Arial Narrow" w:hAnsi="Arial Narrow"/>
            <w:b/>
            <w:color w:val="0075C9" w:themeColor="text2"/>
          </w:rPr>
          <w:fldChar w:fldCharType="begin"/>
        </w:r>
        <w:r w:rsidRPr="005B0070">
          <w:rPr>
            <w:rFonts w:ascii="Arial Narrow" w:hAnsi="Arial Narrow"/>
            <w:b/>
            <w:color w:val="0075C9" w:themeColor="text2"/>
          </w:rPr>
          <w:instrText xml:space="preserve"> PAGE   \* MERGEFORMAT </w:instrText>
        </w:r>
        <w:r w:rsidRPr="005B0070">
          <w:rPr>
            <w:rFonts w:ascii="Arial Narrow" w:hAnsi="Arial Narrow"/>
            <w:b/>
            <w:color w:val="0075C9" w:themeColor="text2"/>
          </w:rPr>
          <w:fldChar w:fldCharType="separate"/>
        </w:r>
        <w:r w:rsidR="00B900E7">
          <w:rPr>
            <w:rFonts w:ascii="Arial Narrow" w:hAnsi="Arial Narrow"/>
            <w:b/>
            <w:noProof/>
            <w:color w:val="0075C9" w:themeColor="text2"/>
          </w:rPr>
          <w:t>3</w:t>
        </w:r>
        <w:r w:rsidRPr="005B0070">
          <w:rPr>
            <w:rFonts w:ascii="Arial Narrow" w:hAnsi="Arial Narrow"/>
            <w:b/>
            <w:noProof/>
            <w:color w:val="0075C9" w:themeColor="text2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933DE" w:rsidRDefault="006933DE">
      <w:pPr>
        <w:spacing w:after="0" w:line="240" w:lineRule="auto"/>
      </w:pPr>
      <w:r>
        <w:separator/>
      </w:r>
    </w:p>
  </w:footnote>
  <w:footnote w:type="continuationSeparator" w:id="0">
    <w:p w:rsidR="006933DE" w:rsidRDefault="006933D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B289C" w:rsidRDefault="006933DE">
    <w:pPr>
      <w:pStyle w:val="Header"/>
    </w:pPr>
    <w:r w:rsidRPr="00063805">
      <w:rPr>
        <w:rFonts w:ascii="Arial" w:eastAsia="Calibri" w:hAnsi="Arial" w:cs="Arial"/>
        <w:noProof/>
        <w:szCs w:val="20"/>
        <w:lang w:eastAsia="en-ZA"/>
      </w:rPr>
      <w:drawing>
        <wp:anchor distT="0" distB="0" distL="114300" distR="114300" simplePos="0" relativeHeight="251655168" behindDoc="1" locked="0" layoutInCell="1" allowOverlap="1">
          <wp:simplePos x="0" y="0"/>
          <wp:positionH relativeFrom="column">
            <wp:posOffset>5782310</wp:posOffset>
          </wp:positionH>
          <wp:positionV relativeFrom="paragraph">
            <wp:posOffset>-552797</wp:posOffset>
          </wp:positionV>
          <wp:extent cx="661670" cy="592455"/>
          <wp:effectExtent l="0" t="0" r="5080" b="0"/>
          <wp:wrapNone/>
          <wp:docPr id="17" name="Picture 17" descr="C:\Users\marcelj\AppData\Local\Microsoft\Windows\INetCache\Content.Word\Untitled-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" name="Picture 19" descr="C:\Users\marcelj\AppData\Local\Microsoft\Windows\INetCache\Content.Word\Untitled-1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661670" cy="5924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:rsidR="004B289C" w:rsidRDefault="004B289C">
    <w:pPr>
      <w:pStyle w:val="Header"/>
    </w:pPr>
  </w:p>
  <w:p w:rsidR="00063805" w:rsidRDefault="00063805">
    <w:pPr>
      <w:pStyle w:val="Header"/>
    </w:pPr>
  </w:p>
  <w:p w:rsidR="00561DE5" w:rsidRDefault="00561DE5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6C74" w:rsidRDefault="006933DE">
    <w:pPr>
      <w:pStyle w:val="Header"/>
    </w:pPr>
    <w:r>
      <w:rPr>
        <w:noProof/>
      </w:rPr>
      <w:drawing>
        <wp:anchor distT="0" distB="0" distL="114300" distR="114300" simplePos="0" relativeHeight="251657216" behindDoc="1" locked="0" layoutInCell="1" allowOverlap="1">
          <wp:simplePos x="0" y="0"/>
          <wp:positionH relativeFrom="column">
            <wp:posOffset>-977528</wp:posOffset>
          </wp:positionH>
          <wp:positionV relativeFrom="page">
            <wp:posOffset>-708660</wp:posOffset>
          </wp:positionV>
          <wp:extent cx="7880284" cy="11397205"/>
          <wp:effectExtent l="0" t="0" r="6985" b="0"/>
          <wp:wrapNone/>
          <wp:docPr id="21" name="Pictur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" name="Picture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880284" cy="113972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561DE5" w:rsidRDefault="006933DE" w:rsidP="00F66235">
    <w:pPr>
      <w:tabs>
        <w:tab w:val="left" w:pos="3501"/>
      </w:tabs>
    </w:pPr>
    <w:r w:rsidRPr="00E538DC">
      <w:rPr>
        <w:noProof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4477385</wp:posOffset>
          </wp:positionH>
          <wp:positionV relativeFrom="paragraph">
            <wp:posOffset>-152400</wp:posOffset>
          </wp:positionV>
          <wp:extent cx="1866508" cy="655669"/>
          <wp:effectExtent l="0" t="0" r="635" b="0"/>
          <wp:wrapNone/>
          <wp:docPr id="3" name="Picture 16">
            <a:extLst xmlns:a="http://schemas.openxmlformats.org/drawingml/2006/main">
              <a:ext uri="{FF2B5EF4-FFF2-40B4-BE49-F238E27FC236}">
                <a16:creationId xmlns:a16="http://schemas.microsoft.com/office/drawing/2014/main" id="{89EC6913-65B6-4E4A-80AB-44B17B9CC678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16">
                    <a:extLst>
                      <a:ext uri="{FF2B5EF4-FFF2-40B4-BE49-F238E27FC236}">
                        <a16:creationId xmlns:a16="http://schemas.microsoft.com/office/drawing/2014/main" id="{89EC6913-65B6-4E4A-80AB-44B17B9CC678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1866508" cy="65566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F66235"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4" type="#_x0000_t75" style="width:42pt;height:42pt" o:bullet="t">
        <v:imagedata r:id="rId1" o:title="Template Bullet"/>
      </v:shape>
    </w:pict>
  </w:numPicBullet>
  <w:abstractNum w:abstractNumId="0" w15:restartNumberingAfterBreak="0">
    <w:nsid w:val="01496A76"/>
    <w:multiLevelType w:val="hybridMultilevel"/>
    <w:tmpl w:val="10AE6AE0"/>
    <w:lvl w:ilvl="0" w:tplc="7C3C96BE">
      <w:start w:val="1"/>
      <w:numFmt w:val="bullet"/>
      <w:pStyle w:val="TOC2"/>
      <w:lvlText w:val=""/>
      <w:lvlJc w:val="left"/>
      <w:pPr>
        <w:ind w:left="1315" w:hanging="360"/>
      </w:pPr>
      <w:rPr>
        <w:rFonts w:ascii="Symbol" w:hAnsi="Symbol" w:hint="default"/>
        <w:color w:val="0075C9" w:themeColor="text2"/>
      </w:rPr>
    </w:lvl>
    <w:lvl w:ilvl="1" w:tplc="7250E1A0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FAAC2DC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AC6C612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6DCC37A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C75EF7C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32E7A2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C7FA4AE4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75D4E754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3C010C3"/>
    <w:multiLevelType w:val="hybridMultilevel"/>
    <w:tmpl w:val="7F08B31E"/>
    <w:lvl w:ilvl="0" w:tplc="366666A8">
      <w:start w:val="1"/>
      <w:numFmt w:val="bullet"/>
      <w:lvlText w:val=""/>
      <w:lvlJc w:val="left"/>
      <w:pPr>
        <w:ind w:left="366" w:hanging="360"/>
      </w:pPr>
      <w:rPr>
        <w:rFonts w:ascii="Symbol" w:hAnsi="Symbol" w:hint="default"/>
      </w:rPr>
    </w:lvl>
    <w:lvl w:ilvl="1" w:tplc="AC48B07C" w:tentative="1">
      <w:start w:val="1"/>
      <w:numFmt w:val="bullet"/>
      <w:lvlText w:val="o"/>
      <w:lvlJc w:val="left"/>
      <w:pPr>
        <w:ind w:left="1086" w:hanging="360"/>
      </w:pPr>
      <w:rPr>
        <w:rFonts w:ascii="Courier New" w:hAnsi="Courier New" w:cs="Courier New" w:hint="default"/>
      </w:rPr>
    </w:lvl>
    <w:lvl w:ilvl="2" w:tplc="FD7E7FC8" w:tentative="1">
      <w:start w:val="1"/>
      <w:numFmt w:val="bullet"/>
      <w:lvlText w:val=""/>
      <w:lvlJc w:val="left"/>
      <w:pPr>
        <w:ind w:left="1806" w:hanging="360"/>
      </w:pPr>
      <w:rPr>
        <w:rFonts w:ascii="Wingdings" w:hAnsi="Wingdings" w:hint="default"/>
      </w:rPr>
    </w:lvl>
    <w:lvl w:ilvl="3" w:tplc="B02C17F2" w:tentative="1">
      <w:start w:val="1"/>
      <w:numFmt w:val="bullet"/>
      <w:lvlText w:val=""/>
      <w:lvlJc w:val="left"/>
      <w:pPr>
        <w:ind w:left="2526" w:hanging="360"/>
      </w:pPr>
      <w:rPr>
        <w:rFonts w:ascii="Symbol" w:hAnsi="Symbol" w:hint="default"/>
      </w:rPr>
    </w:lvl>
    <w:lvl w:ilvl="4" w:tplc="E36EB07E" w:tentative="1">
      <w:start w:val="1"/>
      <w:numFmt w:val="bullet"/>
      <w:lvlText w:val="o"/>
      <w:lvlJc w:val="left"/>
      <w:pPr>
        <w:ind w:left="3246" w:hanging="360"/>
      </w:pPr>
      <w:rPr>
        <w:rFonts w:ascii="Courier New" w:hAnsi="Courier New" w:cs="Courier New" w:hint="default"/>
      </w:rPr>
    </w:lvl>
    <w:lvl w:ilvl="5" w:tplc="5CA2453C" w:tentative="1">
      <w:start w:val="1"/>
      <w:numFmt w:val="bullet"/>
      <w:lvlText w:val=""/>
      <w:lvlJc w:val="left"/>
      <w:pPr>
        <w:ind w:left="3966" w:hanging="360"/>
      </w:pPr>
      <w:rPr>
        <w:rFonts w:ascii="Wingdings" w:hAnsi="Wingdings" w:hint="default"/>
      </w:rPr>
    </w:lvl>
    <w:lvl w:ilvl="6" w:tplc="7BA615EC" w:tentative="1">
      <w:start w:val="1"/>
      <w:numFmt w:val="bullet"/>
      <w:lvlText w:val=""/>
      <w:lvlJc w:val="left"/>
      <w:pPr>
        <w:ind w:left="4686" w:hanging="360"/>
      </w:pPr>
      <w:rPr>
        <w:rFonts w:ascii="Symbol" w:hAnsi="Symbol" w:hint="default"/>
      </w:rPr>
    </w:lvl>
    <w:lvl w:ilvl="7" w:tplc="4A0ADD02" w:tentative="1">
      <w:start w:val="1"/>
      <w:numFmt w:val="bullet"/>
      <w:lvlText w:val="o"/>
      <w:lvlJc w:val="left"/>
      <w:pPr>
        <w:ind w:left="5406" w:hanging="360"/>
      </w:pPr>
      <w:rPr>
        <w:rFonts w:ascii="Courier New" w:hAnsi="Courier New" w:cs="Courier New" w:hint="default"/>
      </w:rPr>
    </w:lvl>
    <w:lvl w:ilvl="8" w:tplc="4E7C660C" w:tentative="1">
      <w:start w:val="1"/>
      <w:numFmt w:val="bullet"/>
      <w:lvlText w:val=""/>
      <w:lvlJc w:val="left"/>
      <w:pPr>
        <w:ind w:left="6126" w:hanging="360"/>
      </w:pPr>
      <w:rPr>
        <w:rFonts w:ascii="Wingdings" w:hAnsi="Wingdings" w:hint="default"/>
      </w:rPr>
    </w:lvl>
  </w:abstractNum>
  <w:abstractNum w:abstractNumId="2" w15:restartNumberingAfterBreak="0">
    <w:nsid w:val="0B43298B"/>
    <w:multiLevelType w:val="hybridMultilevel"/>
    <w:tmpl w:val="4CBE83A6"/>
    <w:lvl w:ilvl="0" w:tplc="FCFCDAFA">
      <w:numFmt w:val="bullet"/>
      <w:lvlText w:val="•"/>
      <w:lvlJc w:val="left"/>
      <w:pPr>
        <w:ind w:left="1800" w:hanging="360"/>
      </w:pPr>
      <w:rPr>
        <w:rFonts w:ascii="Arial" w:eastAsiaTheme="minorHAnsi" w:hAnsi="Arial" w:cs="Arial"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75C9"/>
        <w:spacing w:val="0"/>
        <w:kern w:val="0"/>
        <w:position w:val="0"/>
        <w:sz w:val="32"/>
        <w:u w:val="none"/>
        <w:effect w:val="none"/>
        <w:vertAlign w:val="baseli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warmMatte"/>
        <w14:ligatures w14:val="none"/>
        <w14:numForm w14:val="default"/>
        <w14:numSpacing w14:val="default"/>
        <w14:stylisticSets/>
        <w14:cntxtAlts w14:val="0"/>
      </w:rPr>
    </w:lvl>
    <w:lvl w:ilvl="1" w:tplc="44C6CFA4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842C0168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58F4FF22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50961614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548CDD48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BE86B958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E3A2548C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33EB600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" w15:restartNumberingAfterBreak="0">
    <w:nsid w:val="13817405"/>
    <w:multiLevelType w:val="multilevel"/>
    <w:tmpl w:val="543CF538"/>
    <w:styleLink w:val="Style1"/>
    <w:lvl w:ilvl="0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auto"/>
        <w:spacing w:val="0"/>
        <w:kern w:val="0"/>
        <w:position w:val="0"/>
        <w:sz w:val="32"/>
        <w:u w:val="none"/>
        <w:effec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7391CBE"/>
    <w:multiLevelType w:val="hybridMultilevel"/>
    <w:tmpl w:val="8F9A7B7A"/>
    <w:lvl w:ilvl="0" w:tplc="52DAFC64">
      <w:start w:val="1"/>
      <w:numFmt w:val="bullet"/>
      <w:pStyle w:val="BulletFIrstLevel"/>
      <w:lvlText w:val=""/>
      <w:lvlJc w:val="left"/>
      <w:pPr>
        <w:ind w:left="720" w:hanging="360"/>
      </w:pPr>
      <w:rPr>
        <w:rFonts w:ascii="Symbol" w:hAnsi="Symbol" w:hint="default"/>
        <w:color w:val="0075C9" w:themeColor="text2"/>
      </w:rPr>
    </w:lvl>
    <w:lvl w:ilvl="1" w:tplc="4336F4D6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6BE471D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2AE43C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7C50A81E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F22FA88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190FD92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967C84D2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BC9424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87032C7"/>
    <w:multiLevelType w:val="hybridMultilevel"/>
    <w:tmpl w:val="61849EB4"/>
    <w:lvl w:ilvl="0" w:tplc="ADBC930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8A0A0D3A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09AF9AA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71346ED2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1C48CA6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5DEC45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C98A6194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D476502C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8EBE6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9AF048D"/>
    <w:multiLevelType w:val="hybridMultilevel"/>
    <w:tmpl w:val="6A162E4A"/>
    <w:lvl w:ilvl="0" w:tplc="399A462E">
      <w:start w:val="1"/>
      <w:numFmt w:val="bullet"/>
      <w:lvlText w:val=""/>
      <w:lvlJc w:val="left"/>
      <w:pPr>
        <w:ind w:left="366" w:hanging="360"/>
      </w:pPr>
      <w:rPr>
        <w:rFonts w:ascii="Symbol" w:hAnsi="Symbol" w:hint="default"/>
        <w:color w:val="0075C9" w:themeColor="text2"/>
      </w:rPr>
    </w:lvl>
    <w:lvl w:ilvl="1" w:tplc="C220D2E2" w:tentative="1">
      <w:start w:val="1"/>
      <w:numFmt w:val="bullet"/>
      <w:lvlText w:val="o"/>
      <w:lvlJc w:val="left"/>
      <w:pPr>
        <w:ind w:left="1086" w:hanging="360"/>
      </w:pPr>
      <w:rPr>
        <w:rFonts w:ascii="Courier New" w:hAnsi="Courier New" w:cs="Courier New" w:hint="default"/>
      </w:rPr>
    </w:lvl>
    <w:lvl w:ilvl="2" w:tplc="C7BA9CEA" w:tentative="1">
      <w:start w:val="1"/>
      <w:numFmt w:val="bullet"/>
      <w:lvlText w:val=""/>
      <w:lvlJc w:val="left"/>
      <w:pPr>
        <w:ind w:left="1806" w:hanging="360"/>
      </w:pPr>
      <w:rPr>
        <w:rFonts w:ascii="Wingdings" w:hAnsi="Wingdings" w:hint="default"/>
      </w:rPr>
    </w:lvl>
    <w:lvl w:ilvl="3" w:tplc="2234A04E" w:tentative="1">
      <w:start w:val="1"/>
      <w:numFmt w:val="bullet"/>
      <w:lvlText w:val=""/>
      <w:lvlJc w:val="left"/>
      <w:pPr>
        <w:ind w:left="2526" w:hanging="360"/>
      </w:pPr>
      <w:rPr>
        <w:rFonts w:ascii="Symbol" w:hAnsi="Symbol" w:hint="default"/>
      </w:rPr>
    </w:lvl>
    <w:lvl w:ilvl="4" w:tplc="49DCCB3C" w:tentative="1">
      <w:start w:val="1"/>
      <w:numFmt w:val="bullet"/>
      <w:lvlText w:val="o"/>
      <w:lvlJc w:val="left"/>
      <w:pPr>
        <w:ind w:left="3246" w:hanging="360"/>
      </w:pPr>
      <w:rPr>
        <w:rFonts w:ascii="Courier New" w:hAnsi="Courier New" w:cs="Courier New" w:hint="default"/>
      </w:rPr>
    </w:lvl>
    <w:lvl w:ilvl="5" w:tplc="6DEA2BC0" w:tentative="1">
      <w:start w:val="1"/>
      <w:numFmt w:val="bullet"/>
      <w:lvlText w:val=""/>
      <w:lvlJc w:val="left"/>
      <w:pPr>
        <w:ind w:left="3966" w:hanging="360"/>
      </w:pPr>
      <w:rPr>
        <w:rFonts w:ascii="Wingdings" w:hAnsi="Wingdings" w:hint="default"/>
      </w:rPr>
    </w:lvl>
    <w:lvl w:ilvl="6" w:tplc="E8A23A0E" w:tentative="1">
      <w:start w:val="1"/>
      <w:numFmt w:val="bullet"/>
      <w:lvlText w:val=""/>
      <w:lvlJc w:val="left"/>
      <w:pPr>
        <w:ind w:left="4686" w:hanging="360"/>
      </w:pPr>
      <w:rPr>
        <w:rFonts w:ascii="Symbol" w:hAnsi="Symbol" w:hint="default"/>
      </w:rPr>
    </w:lvl>
    <w:lvl w:ilvl="7" w:tplc="7B98D872" w:tentative="1">
      <w:start w:val="1"/>
      <w:numFmt w:val="bullet"/>
      <w:lvlText w:val="o"/>
      <w:lvlJc w:val="left"/>
      <w:pPr>
        <w:ind w:left="5406" w:hanging="360"/>
      </w:pPr>
      <w:rPr>
        <w:rFonts w:ascii="Courier New" w:hAnsi="Courier New" w:cs="Courier New" w:hint="default"/>
      </w:rPr>
    </w:lvl>
    <w:lvl w:ilvl="8" w:tplc="4A3A0576" w:tentative="1">
      <w:start w:val="1"/>
      <w:numFmt w:val="bullet"/>
      <w:lvlText w:val=""/>
      <w:lvlJc w:val="left"/>
      <w:pPr>
        <w:ind w:left="6126" w:hanging="360"/>
      </w:pPr>
      <w:rPr>
        <w:rFonts w:ascii="Wingdings" w:hAnsi="Wingdings" w:hint="default"/>
      </w:rPr>
    </w:lvl>
  </w:abstractNum>
  <w:abstractNum w:abstractNumId="7" w15:restartNumberingAfterBreak="0">
    <w:nsid w:val="20897241"/>
    <w:multiLevelType w:val="hybridMultilevel"/>
    <w:tmpl w:val="E39C5904"/>
    <w:lvl w:ilvl="0" w:tplc="6FAE092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75C9" w:themeColor="text2"/>
      </w:rPr>
    </w:lvl>
    <w:lvl w:ilvl="1" w:tplc="5AE42F6C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D2B29FDA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A42A466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D52A22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A706095A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68A769A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73D63718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6EF532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13A3824"/>
    <w:multiLevelType w:val="multilevel"/>
    <w:tmpl w:val="358E075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b/>
        <w:color w:val="0075C9"/>
        <w:sz w:val="24"/>
        <w:szCs w:val="24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9" w15:restartNumberingAfterBreak="0">
    <w:nsid w:val="3EAD3A56"/>
    <w:multiLevelType w:val="multilevel"/>
    <w:tmpl w:val="1E74CB5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b/>
        <w:color w:val="0075C9"/>
        <w:sz w:val="24"/>
        <w:szCs w:val="24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0" w15:restartNumberingAfterBreak="0">
    <w:nsid w:val="41481DA7"/>
    <w:multiLevelType w:val="hybridMultilevel"/>
    <w:tmpl w:val="1CBEEF18"/>
    <w:lvl w:ilvl="0" w:tplc="03B244A4">
      <w:start w:val="1"/>
      <w:numFmt w:val="bullet"/>
      <w:lvlText w:val=""/>
      <w:lvlJc w:val="left"/>
      <w:pPr>
        <w:ind w:left="1074" w:hanging="360"/>
      </w:pPr>
      <w:rPr>
        <w:rFonts w:ascii="Symbol" w:hAnsi="Symbol" w:hint="default"/>
      </w:rPr>
    </w:lvl>
    <w:lvl w:ilvl="1" w:tplc="BF56BB62" w:tentative="1">
      <w:start w:val="1"/>
      <w:numFmt w:val="bullet"/>
      <w:lvlText w:val="o"/>
      <w:lvlJc w:val="left"/>
      <w:pPr>
        <w:ind w:left="1794" w:hanging="360"/>
      </w:pPr>
      <w:rPr>
        <w:rFonts w:ascii="Courier New" w:hAnsi="Courier New" w:cs="Courier New" w:hint="default"/>
      </w:rPr>
    </w:lvl>
    <w:lvl w:ilvl="2" w:tplc="0FC66682" w:tentative="1">
      <w:start w:val="1"/>
      <w:numFmt w:val="bullet"/>
      <w:lvlText w:val=""/>
      <w:lvlJc w:val="left"/>
      <w:pPr>
        <w:ind w:left="2514" w:hanging="360"/>
      </w:pPr>
      <w:rPr>
        <w:rFonts w:ascii="Wingdings" w:hAnsi="Wingdings" w:hint="default"/>
      </w:rPr>
    </w:lvl>
    <w:lvl w:ilvl="3" w:tplc="ECE6CC52" w:tentative="1">
      <w:start w:val="1"/>
      <w:numFmt w:val="bullet"/>
      <w:lvlText w:val=""/>
      <w:lvlJc w:val="left"/>
      <w:pPr>
        <w:ind w:left="3234" w:hanging="360"/>
      </w:pPr>
      <w:rPr>
        <w:rFonts w:ascii="Symbol" w:hAnsi="Symbol" w:hint="default"/>
      </w:rPr>
    </w:lvl>
    <w:lvl w:ilvl="4" w:tplc="EB7CAEB0" w:tentative="1">
      <w:start w:val="1"/>
      <w:numFmt w:val="bullet"/>
      <w:lvlText w:val="o"/>
      <w:lvlJc w:val="left"/>
      <w:pPr>
        <w:ind w:left="3954" w:hanging="360"/>
      </w:pPr>
      <w:rPr>
        <w:rFonts w:ascii="Courier New" w:hAnsi="Courier New" w:cs="Courier New" w:hint="default"/>
      </w:rPr>
    </w:lvl>
    <w:lvl w:ilvl="5" w:tplc="27682A7A" w:tentative="1">
      <w:start w:val="1"/>
      <w:numFmt w:val="bullet"/>
      <w:lvlText w:val=""/>
      <w:lvlJc w:val="left"/>
      <w:pPr>
        <w:ind w:left="4674" w:hanging="360"/>
      </w:pPr>
      <w:rPr>
        <w:rFonts w:ascii="Wingdings" w:hAnsi="Wingdings" w:hint="default"/>
      </w:rPr>
    </w:lvl>
    <w:lvl w:ilvl="6" w:tplc="E1F05E30" w:tentative="1">
      <w:start w:val="1"/>
      <w:numFmt w:val="bullet"/>
      <w:lvlText w:val=""/>
      <w:lvlJc w:val="left"/>
      <w:pPr>
        <w:ind w:left="5394" w:hanging="360"/>
      </w:pPr>
      <w:rPr>
        <w:rFonts w:ascii="Symbol" w:hAnsi="Symbol" w:hint="default"/>
      </w:rPr>
    </w:lvl>
    <w:lvl w:ilvl="7" w:tplc="C5FA9098" w:tentative="1">
      <w:start w:val="1"/>
      <w:numFmt w:val="bullet"/>
      <w:lvlText w:val="o"/>
      <w:lvlJc w:val="left"/>
      <w:pPr>
        <w:ind w:left="6114" w:hanging="360"/>
      </w:pPr>
      <w:rPr>
        <w:rFonts w:ascii="Courier New" w:hAnsi="Courier New" w:cs="Courier New" w:hint="default"/>
      </w:rPr>
    </w:lvl>
    <w:lvl w:ilvl="8" w:tplc="A6881EEE" w:tentative="1">
      <w:start w:val="1"/>
      <w:numFmt w:val="bullet"/>
      <w:lvlText w:val=""/>
      <w:lvlJc w:val="left"/>
      <w:pPr>
        <w:ind w:left="6834" w:hanging="360"/>
      </w:pPr>
      <w:rPr>
        <w:rFonts w:ascii="Wingdings" w:hAnsi="Wingdings" w:hint="default"/>
      </w:rPr>
    </w:lvl>
  </w:abstractNum>
  <w:abstractNum w:abstractNumId="11" w15:restartNumberingAfterBreak="0">
    <w:nsid w:val="479A3512"/>
    <w:multiLevelType w:val="hybridMultilevel"/>
    <w:tmpl w:val="CDBAF89E"/>
    <w:lvl w:ilvl="0" w:tplc="DB2EFBC8">
      <w:numFmt w:val="bullet"/>
      <w:lvlText w:val="-"/>
      <w:lvlJc w:val="left"/>
      <w:pPr>
        <w:ind w:left="1080" w:hanging="360"/>
      </w:pPr>
      <w:rPr>
        <w:rFonts w:ascii="Calibri" w:eastAsia="Calibri" w:hAnsi="Calibri"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auto"/>
        <w:spacing w:val="0"/>
        <w:kern w:val="0"/>
        <w:position w:val="0"/>
        <w:sz w:val="32"/>
        <w:u w:val="none"/>
        <w:effect w:val="none"/>
        <w:vertAlign w:val="baseli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warmMatte"/>
        <w14:ligatures w14:val="none"/>
        <w14:numForm w14:val="default"/>
        <w14:numSpacing w14:val="default"/>
        <w14:stylisticSets/>
        <w14:cntxtAlts w14:val="0"/>
      </w:rPr>
    </w:lvl>
    <w:lvl w:ilvl="1" w:tplc="DE0ACBAC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1BA043A4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4064BDE0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B1BADC20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304C5010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E54A5FC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42BA4400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156896D8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492672A6"/>
    <w:multiLevelType w:val="multilevel"/>
    <w:tmpl w:val="5446572E"/>
    <w:lvl w:ilvl="0">
      <w:start w:val="1"/>
      <w:numFmt w:val="decimal"/>
      <w:lvlText w:val="%1."/>
      <w:lvlJc w:val="left"/>
      <w:pPr>
        <w:ind w:hanging="532"/>
      </w:pPr>
      <w:rPr>
        <w:rFonts w:ascii="Arial" w:hAnsi="Arial" w:cs="Arial"/>
        <w:b/>
        <w:bCs/>
        <w:w w:val="96"/>
        <w:sz w:val="19"/>
        <w:szCs w:val="19"/>
      </w:rPr>
    </w:lvl>
    <w:lvl w:ilvl="1">
      <w:start w:val="1"/>
      <w:numFmt w:val="lowerLetter"/>
      <w:lvlText w:val="%2)"/>
      <w:lvlJc w:val="left"/>
      <w:pPr>
        <w:ind w:hanging="360"/>
      </w:pPr>
      <w:rPr>
        <w:rFonts w:ascii="Arial" w:hAnsi="Arial" w:cs="Arial"/>
        <w:b w:val="0"/>
        <w:bCs w:val="0"/>
        <w:w w:val="104"/>
        <w:sz w:val="19"/>
        <w:szCs w:val="19"/>
      </w:rPr>
    </w:lvl>
    <w:lvl w:ilvl="2">
      <w:start w:val="1"/>
      <w:numFmt w:val="bullet"/>
      <w:lvlText w:val=""/>
      <w:lvlJc w:val="left"/>
      <w:pPr>
        <w:ind w:hanging="381"/>
      </w:pPr>
      <w:rPr>
        <w:rFonts w:ascii="Symbol" w:hAnsi="Symbol" w:hint="default"/>
        <w:b w:val="0"/>
        <w:bCs w:val="0"/>
        <w:color w:val="0075C9" w:themeColor="text2"/>
        <w:w w:val="135"/>
        <w:sz w:val="19"/>
        <w:szCs w:val="19"/>
      </w:rPr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13" w15:restartNumberingAfterBreak="0">
    <w:nsid w:val="4DD82DBA"/>
    <w:multiLevelType w:val="multilevel"/>
    <w:tmpl w:val="B72A397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b/>
        <w:color w:val="0075C9"/>
        <w:sz w:val="24"/>
        <w:szCs w:val="24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4" w15:restartNumberingAfterBreak="0">
    <w:nsid w:val="52AC51F8"/>
    <w:multiLevelType w:val="hybridMultilevel"/>
    <w:tmpl w:val="CDB64458"/>
    <w:lvl w:ilvl="0" w:tplc="7B48FAA0">
      <w:start w:val="1"/>
      <w:numFmt w:val="bullet"/>
      <w:lvlText w:val=""/>
      <w:lvlPicBulletId w:val="0"/>
      <w:lvlJc w:val="left"/>
      <w:pPr>
        <w:ind w:left="659" w:hanging="360"/>
      </w:pPr>
      <w:rPr>
        <w:rFonts w:ascii="Symbol" w:hAnsi="Symbol"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auto"/>
        <w:spacing w:val="0"/>
        <w:kern w:val="0"/>
        <w:position w:val="0"/>
        <w:sz w:val="32"/>
        <w:u w:val="none"/>
        <w:effect w:val="none"/>
        <w:vertAlign w:val="baseli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warmMatte"/>
        <w14:ligatures w14:val="none"/>
        <w14:numForm w14:val="default"/>
        <w14:numSpacing w14:val="default"/>
        <w14:stylisticSets/>
        <w14:cntxtAlts w14:val="0"/>
      </w:rPr>
    </w:lvl>
    <w:lvl w:ilvl="1" w:tplc="819E25C8">
      <w:start w:val="1"/>
      <w:numFmt w:val="bullet"/>
      <w:lvlText w:val="o"/>
      <w:lvlJc w:val="left"/>
      <w:pPr>
        <w:ind w:left="1455" w:hanging="360"/>
      </w:pPr>
      <w:rPr>
        <w:rFonts w:ascii="Courier New" w:hAnsi="Courier New" w:cs="Courier New" w:hint="default"/>
      </w:rPr>
    </w:lvl>
    <w:lvl w:ilvl="2" w:tplc="F66C5206">
      <w:start w:val="1"/>
      <w:numFmt w:val="bullet"/>
      <w:lvlText w:val=""/>
      <w:lvlJc w:val="left"/>
      <w:pPr>
        <w:ind w:left="2175" w:hanging="360"/>
      </w:pPr>
      <w:rPr>
        <w:rFonts w:ascii="Wingdings" w:hAnsi="Wingdings" w:hint="default"/>
      </w:rPr>
    </w:lvl>
    <w:lvl w:ilvl="3" w:tplc="11649DF0" w:tentative="1">
      <w:start w:val="1"/>
      <w:numFmt w:val="bullet"/>
      <w:lvlText w:val=""/>
      <w:lvlJc w:val="left"/>
      <w:pPr>
        <w:ind w:left="2895" w:hanging="360"/>
      </w:pPr>
      <w:rPr>
        <w:rFonts w:ascii="Symbol" w:hAnsi="Symbol" w:hint="default"/>
      </w:rPr>
    </w:lvl>
    <w:lvl w:ilvl="4" w:tplc="A2CC0A6A" w:tentative="1">
      <w:start w:val="1"/>
      <w:numFmt w:val="bullet"/>
      <w:lvlText w:val="o"/>
      <w:lvlJc w:val="left"/>
      <w:pPr>
        <w:ind w:left="3615" w:hanging="360"/>
      </w:pPr>
      <w:rPr>
        <w:rFonts w:ascii="Courier New" w:hAnsi="Courier New" w:cs="Courier New" w:hint="default"/>
      </w:rPr>
    </w:lvl>
    <w:lvl w:ilvl="5" w:tplc="012C4404" w:tentative="1">
      <w:start w:val="1"/>
      <w:numFmt w:val="bullet"/>
      <w:lvlText w:val=""/>
      <w:lvlJc w:val="left"/>
      <w:pPr>
        <w:ind w:left="4335" w:hanging="360"/>
      </w:pPr>
      <w:rPr>
        <w:rFonts w:ascii="Wingdings" w:hAnsi="Wingdings" w:hint="default"/>
      </w:rPr>
    </w:lvl>
    <w:lvl w:ilvl="6" w:tplc="B28656FC" w:tentative="1">
      <w:start w:val="1"/>
      <w:numFmt w:val="bullet"/>
      <w:lvlText w:val=""/>
      <w:lvlJc w:val="left"/>
      <w:pPr>
        <w:ind w:left="5055" w:hanging="360"/>
      </w:pPr>
      <w:rPr>
        <w:rFonts w:ascii="Symbol" w:hAnsi="Symbol" w:hint="default"/>
      </w:rPr>
    </w:lvl>
    <w:lvl w:ilvl="7" w:tplc="98AC8976" w:tentative="1">
      <w:start w:val="1"/>
      <w:numFmt w:val="bullet"/>
      <w:lvlText w:val="o"/>
      <w:lvlJc w:val="left"/>
      <w:pPr>
        <w:ind w:left="5775" w:hanging="360"/>
      </w:pPr>
      <w:rPr>
        <w:rFonts w:ascii="Courier New" w:hAnsi="Courier New" w:cs="Courier New" w:hint="default"/>
      </w:rPr>
    </w:lvl>
    <w:lvl w:ilvl="8" w:tplc="18A4C77E" w:tentative="1">
      <w:start w:val="1"/>
      <w:numFmt w:val="bullet"/>
      <w:lvlText w:val=""/>
      <w:lvlJc w:val="left"/>
      <w:pPr>
        <w:ind w:left="6495" w:hanging="360"/>
      </w:pPr>
      <w:rPr>
        <w:rFonts w:ascii="Wingdings" w:hAnsi="Wingdings" w:hint="default"/>
      </w:rPr>
    </w:lvl>
  </w:abstractNum>
  <w:abstractNum w:abstractNumId="15" w15:restartNumberingAfterBreak="0">
    <w:nsid w:val="55294904"/>
    <w:multiLevelType w:val="multilevel"/>
    <w:tmpl w:val="5BAC38B8"/>
    <w:lvl w:ilvl="0">
      <w:start w:val="1"/>
      <w:numFmt w:val="decimal"/>
      <w:pStyle w:val="Heading1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b/>
        <w:color w:val="0075C9"/>
        <w:sz w:val="24"/>
        <w:szCs w:val="24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6" w15:restartNumberingAfterBreak="0">
    <w:nsid w:val="57661D6D"/>
    <w:multiLevelType w:val="multilevel"/>
    <w:tmpl w:val="B24A517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b/>
        <w:color w:val="0075C9"/>
        <w:sz w:val="24"/>
        <w:szCs w:val="24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7" w15:restartNumberingAfterBreak="0">
    <w:nsid w:val="58B3047D"/>
    <w:multiLevelType w:val="hybridMultilevel"/>
    <w:tmpl w:val="C07E206A"/>
    <w:lvl w:ilvl="0" w:tplc="E8361E50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5798CAB0" w:tentative="1">
      <w:start w:val="1"/>
      <w:numFmt w:val="lowerLetter"/>
      <w:lvlText w:val="%2."/>
      <w:lvlJc w:val="left"/>
      <w:pPr>
        <w:ind w:left="1800" w:hanging="360"/>
      </w:pPr>
    </w:lvl>
    <w:lvl w:ilvl="2" w:tplc="5BDC7698" w:tentative="1">
      <w:start w:val="1"/>
      <w:numFmt w:val="lowerRoman"/>
      <w:lvlText w:val="%3."/>
      <w:lvlJc w:val="right"/>
      <w:pPr>
        <w:ind w:left="2520" w:hanging="180"/>
      </w:pPr>
    </w:lvl>
    <w:lvl w:ilvl="3" w:tplc="3D2C5162" w:tentative="1">
      <w:start w:val="1"/>
      <w:numFmt w:val="decimal"/>
      <w:lvlText w:val="%4."/>
      <w:lvlJc w:val="left"/>
      <w:pPr>
        <w:ind w:left="3240" w:hanging="360"/>
      </w:pPr>
    </w:lvl>
    <w:lvl w:ilvl="4" w:tplc="B1D81E76" w:tentative="1">
      <w:start w:val="1"/>
      <w:numFmt w:val="lowerLetter"/>
      <w:lvlText w:val="%5."/>
      <w:lvlJc w:val="left"/>
      <w:pPr>
        <w:ind w:left="3960" w:hanging="360"/>
      </w:pPr>
    </w:lvl>
    <w:lvl w:ilvl="5" w:tplc="F6DAA654" w:tentative="1">
      <w:start w:val="1"/>
      <w:numFmt w:val="lowerRoman"/>
      <w:lvlText w:val="%6."/>
      <w:lvlJc w:val="right"/>
      <w:pPr>
        <w:ind w:left="4680" w:hanging="180"/>
      </w:pPr>
    </w:lvl>
    <w:lvl w:ilvl="6" w:tplc="979CD1A6" w:tentative="1">
      <w:start w:val="1"/>
      <w:numFmt w:val="decimal"/>
      <w:lvlText w:val="%7."/>
      <w:lvlJc w:val="left"/>
      <w:pPr>
        <w:ind w:left="5400" w:hanging="360"/>
      </w:pPr>
    </w:lvl>
    <w:lvl w:ilvl="7" w:tplc="63D67104" w:tentative="1">
      <w:start w:val="1"/>
      <w:numFmt w:val="lowerLetter"/>
      <w:lvlText w:val="%8."/>
      <w:lvlJc w:val="left"/>
      <w:pPr>
        <w:ind w:left="6120" w:hanging="360"/>
      </w:pPr>
    </w:lvl>
    <w:lvl w:ilvl="8" w:tplc="3E4AF54C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 w15:restartNumberingAfterBreak="0">
    <w:nsid w:val="5A2A53EF"/>
    <w:multiLevelType w:val="hybridMultilevel"/>
    <w:tmpl w:val="84B0EAAA"/>
    <w:lvl w:ilvl="0" w:tplc="2A24201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75C9" w:themeColor="text2"/>
      </w:rPr>
    </w:lvl>
    <w:lvl w:ilvl="1" w:tplc="9D4859EE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6CACA1B8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85602A92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70723002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274CA8E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C8A0942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9E4A1BA8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6A244AA4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ADA1A67"/>
    <w:multiLevelType w:val="hybridMultilevel"/>
    <w:tmpl w:val="346CA336"/>
    <w:lvl w:ilvl="0" w:tplc="FD94DE0E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7CF40588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98601174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458909A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1C65484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B5900460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3F32D288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5AD8A272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97A631E2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 w15:restartNumberingAfterBreak="0">
    <w:nsid w:val="5B953C39"/>
    <w:multiLevelType w:val="hybridMultilevel"/>
    <w:tmpl w:val="643E2C4A"/>
    <w:lvl w:ilvl="0" w:tplc="A022C37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75C9" w:themeColor="text2"/>
      </w:rPr>
    </w:lvl>
    <w:lvl w:ilvl="1" w:tplc="D2886204">
      <w:start w:val="1"/>
      <w:numFmt w:val="bullet"/>
      <w:pStyle w:val="BulletSecondLevel"/>
      <w:lvlText w:val=""/>
      <w:lvlJc w:val="left"/>
      <w:pPr>
        <w:ind w:left="1440" w:hanging="360"/>
      </w:pPr>
      <w:rPr>
        <w:rFonts w:ascii="Symbol" w:hAnsi="Symbol" w:hint="default"/>
        <w:color w:val="A6A6A6" w:themeColor="background1" w:themeShade="A6"/>
      </w:rPr>
    </w:lvl>
    <w:lvl w:ilvl="2" w:tplc="CD1662CC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69059D4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AF3E8C5E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5C3C0474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BC2C2E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6F7EC92C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9DAE5E4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FE7744D"/>
    <w:multiLevelType w:val="hybridMultilevel"/>
    <w:tmpl w:val="93500FB8"/>
    <w:lvl w:ilvl="0" w:tplc="49A6F388">
      <w:start w:val="1"/>
      <w:numFmt w:val="bullet"/>
      <w:pStyle w:val="ListParagraph"/>
      <w:lvlText w:val=""/>
      <w:lvlJc w:val="left"/>
      <w:pPr>
        <w:ind w:left="720" w:hanging="360"/>
      </w:pPr>
      <w:rPr>
        <w:rFonts w:ascii="Symbol" w:hAnsi="Symbol" w:hint="default"/>
        <w:color w:val="auto"/>
        <w:sz w:val="22"/>
      </w:rPr>
    </w:lvl>
    <w:lvl w:ilvl="1" w:tplc="2CFC253C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CEB45C8E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BEC77C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967C9DEE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556434E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BE05B9A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B8901032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C75A3A9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0E45AED"/>
    <w:multiLevelType w:val="hybridMultilevel"/>
    <w:tmpl w:val="8CF4117E"/>
    <w:lvl w:ilvl="0" w:tplc="919230B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68C288A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9D8C693C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846460DE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A244AED0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14E4CBE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A9EFFF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8D28FA8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A330F874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76D1BAF"/>
    <w:multiLevelType w:val="hybridMultilevel"/>
    <w:tmpl w:val="3ABE0306"/>
    <w:lvl w:ilvl="0" w:tplc="BE9E3ECE">
      <w:start w:val="1"/>
      <w:numFmt w:val="decimal"/>
      <w:lvlText w:val="%1."/>
      <w:lvlJc w:val="left"/>
      <w:pPr>
        <w:ind w:left="1701" w:hanging="360"/>
      </w:pPr>
      <w:rPr>
        <w:b/>
        <w:color w:val="0075C9"/>
      </w:rPr>
    </w:lvl>
    <w:lvl w:ilvl="1" w:tplc="CF269176" w:tentative="1">
      <w:start w:val="1"/>
      <w:numFmt w:val="lowerLetter"/>
      <w:lvlText w:val="%2."/>
      <w:lvlJc w:val="left"/>
      <w:pPr>
        <w:ind w:left="2421" w:hanging="360"/>
      </w:pPr>
    </w:lvl>
    <w:lvl w:ilvl="2" w:tplc="DE3C2058" w:tentative="1">
      <w:start w:val="1"/>
      <w:numFmt w:val="lowerRoman"/>
      <w:lvlText w:val="%3."/>
      <w:lvlJc w:val="right"/>
      <w:pPr>
        <w:ind w:left="3141" w:hanging="180"/>
      </w:pPr>
    </w:lvl>
    <w:lvl w:ilvl="3" w:tplc="2B6C1574" w:tentative="1">
      <w:start w:val="1"/>
      <w:numFmt w:val="decimal"/>
      <w:lvlText w:val="%4."/>
      <w:lvlJc w:val="left"/>
      <w:pPr>
        <w:ind w:left="3861" w:hanging="360"/>
      </w:pPr>
    </w:lvl>
    <w:lvl w:ilvl="4" w:tplc="5F26B608" w:tentative="1">
      <w:start w:val="1"/>
      <w:numFmt w:val="lowerLetter"/>
      <w:lvlText w:val="%5."/>
      <w:lvlJc w:val="left"/>
      <w:pPr>
        <w:ind w:left="4581" w:hanging="360"/>
      </w:pPr>
    </w:lvl>
    <w:lvl w:ilvl="5" w:tplc="F1E806E4" w:tentative="1">
      <w:start w:val="1"/>
      <w:numFmt w:val="lowerRoman"/>
      <w:lvlText w:val="%6."/>
      <w:lvlJc w:val="right"/>
      <w:pPr>
        <w:ind w:left="5301" w:hanging="180"/>
      </w:pPr>
    </w:lvl>
    <w:lvl w:ilvl="6" w:tplc="C4AC6EAC" w:tentative="1">
      <w:start w:val="1"/>
      <w:numFmt w:val="decimal"/>
      <w:lvlText w:val="%7."/>
      <w:lvlJc w:val="left"/>
      <w:pPr>
        <w:ind w:left="6021" w:hanging="360"/>
      </w:pPr>
    </w:lvl>
    <w:lvl w:ilvl="7" w:tplc="203018F8" w:tentative="1">
      <w:start w:val="1"/>
      <w:numFmt w:val="lowerLetter"/>
      <w:lvlText w:val="%8."/>
      <w:lvlJc w:val="left"/>
      <w:pPr>
        <w:ind w:left="6741" w:hanging="360"/>
      </w:pPr>
    </w:lvl>
    <w:lvl w:ilvl="8" w:tplc="58562C26" w:tentative="1">
      <w:start w:val="1"/>
      <w:numFmt w:val="lowerRoman"/>
      <w:lvlText w:val="%9."/>
      <w:lvlJc w:val="right"/>
      <w:pPr>
        <w:ind w:left="7461" w:hanging="180"/>
      </w:pPr>
    </w:lvl>
  </w:abstractNum>
  <w:abstractNum w:abstractNumId="24" w15:restartNumberingAfterBreak="0">
    <w:nsid w:val="6B171B5C"/>
    <w:multiLevelType w:val="hybridMultilevel"/>
    <w:tmpl w:val="78ACBA0E"/>
    <w:lvl w:ilvl="0" w:tplc="901E3742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 w:tplc="4F061A92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C956918E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6F28ECDC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7700BB86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9800A0E0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619C3D02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2F4CD24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9814D7CE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25" w15:restartNumberingAfterBreak="0">
    <w:nsid w:val="6B1972F4"/>
    <w:multiLevelType w:val="hybridMultilevel"/>
    <w:tmpl w:val="B532F80E"/>
    <w:lvl w:ilvl="0" w:tplc="934EA46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75C9" w:themeColor="text2"/>
      </w:rPr>
    </w:lvl>
    <w:lvl w:ilvl="1" w:tplc="F1563144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6FCAFDA8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DACAF7D0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91025FE2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7D8C9AA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5AEA5F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55403A6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A40E366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D261380"/>
    <w:multiLevelType w:val="multilevel"/>
    <w:tmpl w:val="7B9A2A5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b/>
        <w:color w:val="0075C9"/>
        <w:sz w:val="24"/>
        <w:szCs w:val="24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27" w15:restartNumberingAfterBreak="0">
    <w:nsid w:val="72002AC0"/>
    <w:multiLevelType w:val="multilevel"/>
    <w:tmpl w:val="7C8A4084"/>
    <w:lvl w:ilvl="0">
      <w:start w:val="1"/>
      <w:numFmt w:val="decimal"/>
      <w:lvlText w:val="%1."/>
      <w:lvlJc w:val="left"/>
      <w:pPr>
        <w:ind w:hanging="532"/>
      </w:pPr>
      <w:rPr>
        <w:rFonts w:ascii="Arial" w:hAnsi="Arial" w:cs="Arial"/>
        <w:b/>
        <w:bCs/>
        <w:w w:val="96"/>
        <w:sz w:val="19"/>
        <w:szCs w:val="19"/>
      </w:rPr>
    </w:lvl>
    <w:lvl w:ilvl="1">
      <w:start w:val="1"/>
      <w:numFmt w:val="lowerLetter"/>
      <w:lvlText w:val="%2)"/>
      <w:lvlJc w:val="left"/>
      <w:pPr>
        <w:ind w:hanging="360"/>
      </w:pPr>
      <w:rPr>
        <w:rFonts w:ascii="Arial" w:hAnsi="Arial" w:cs="Arial"/>
        <w:b w:val="0"/>
        <w:bCs w:val="0"/>
        <w:w w:val="104"/>
        <w:sz w:val="19"/>
        <w:szCs w:val="19"/>
      </w:rPr>
    </w:lvl>
    <w:lvl w:ilvl="2">
      <w:start w:val="1"/>
      <w:numFmt w:val="bullet"/>
      <w:lvlText w:val=""/>
      <w:lvlJc w:val="left"/>
      <w:pPr>
        <w:ind w:hanging="381"/>
      </w:pPr>
      <w:rPr>
        <w:rFonts w:ascii="Symbol" w:hAnsi="Symbol" w:hint="default"/>
        <w:b w:val="0"/>
        <w:bCs w:val="0"/>
        <w:w w:val="135"/>
        <w:sz w:val="19"/>
        <w:szCs w:val="19"/>
      </w:rPr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28" w15:restartNumberingAfterBreak="0">
    <w:nsid w:val="75784587"/>
    <w:multiLevelType w:val="hybridMultilevel"/>
    <w:tmpl w:val="E3E09C18"/>
    <w:lvl w:ilvl="0" w:tplc="805E2098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  <w:color w:val="0075C9"/>
      </w:rPr>
    </w:lvl>
    <w:lvl w:ilvl="1" w:tplc="ABAC50DE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BB8697F4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D9CA99B4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15129E88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5BA66370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2D52F2A6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594AF8CE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8DB277D6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9" w15:restartNumberingAfterBreak="0">
    <w:nsid w:val="78C61F8B"/>
    <w:multiLevelType w:val="hybridMultilevel"/>
    <w:tmpl w:val="8716FAE4"/>
    <w:lvl w:ilvl="0" w:tplc="F94EEFA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6456D614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51047AEA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1C9ED8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9BA205A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7854BD0E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66CC2198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2A0ACEC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7CF65066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A7E0049"/>
    <w:multiLevelType w:val="hybridMultilevel"/>
    <w:tmpl w:val="21B6CB80"/>
    <w:styleLink w:val="Style12"/>
    <w:lvl w:ilvl="0" w:tplc="2026D3E6">
      <w:numFmt w:val="bullet"/>
      <w:lvlText w:val="•"/>
      <w:lvlJc w:val="left"/>
      <w:pPr>
        <w:ind w:left="644" w:hanging="360"/>
      </w:pPr>
      <w:rPr>
        <w:rFonts w:ascii="Arial" w:eastAsiaTheme="minorHAnsi" w:hAnsi="Arial" w:cs="Arial" w:hint="default"/>
      </w:rPr>
    </w:lvl>
    <w:lvl w:ilvl="1" w:tplc="AD5044B4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1CBA886A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D74626CE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15A6E3A2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4EA8D30E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40F08684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D9DC6A16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702CAC3C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3"/>
  </w:num>
  <w:num w:numId="3">
    <w:abstractNumId w:val="21"/>
  </w:num>
  <w:num w:numId="4">
    <w:abstractNumId w:val="30"/>
  </w:num>
  <w:num w:numId="5">
    <w:abstractNumId w:val="13"/>
  </w:num>
  <w:num w:numId="6">
    <w:abstractNumId w:val="2"/>
  </w:num>
  <w:num w:numId="7">
    <w:abstractNumId w:val="28"/>
  </w:num>
  <w:num w:numId="8">
    <w:abstractNumId w:val="11"/>
  </w:num>
  <w:num w:numId="9">
    <w:abstractNumId w:val="23"/>
  </w:num>
  <w:num w:numId="10">
    <w:abstractNumId w:val="1"/>
  </w:num>
  <w:num w:numId="11">
    <w:abstractNumId w:val="19"/>
  </w:num>
  <w:num w:numId="12">
    <w:abstractNumId w:val="22"/>
  </w:num>
  <w:num w:numId="13">
    <w:abstractNumId w:val="29"/>
  </w:num>
  <w:num w:numId="14">
    <w:abstractNumId w:val="10"/>
  </w:num>
  <w:num w:numId="15">
    <w:abstractNumId w:val="27"/>
  </w:num>
  <w:num w:numId="16">
    <w:abstractNumId w:val="17"/>
  </w:num>
  <w:num w:numId="17">
    <w:abstractNumId w:val="24"/>
  </w:num>
  <w:num w:numId="18">
    <w:abstractNumId w:val="21"/>
  </w:num>
  <w:num w:numId="19">
    <w:abstractNumId w:val="12"/>
  </w:num>
  <w:num w:numId="20">
    <w:abstractNumId w:val="21"/>
  </w:num>
  <w:num w:numId="21">
    <w:abstractNumId w:val="14"/>
  </w:num>
  <w:num w:numId="22">
    <w:abstractNumId w:val="21"/>
  </w:num>
  <w:num w:numId="23">
    <w:abstractNumId w:val="21"/>
  </w:num>
  <w:num w:numId="24">
    <w:abstractNumId w:val="21"/>
  </w:num>
  <w:num w:numId="25">
    <w:abstractNumId w:val="21"/>
  </w:num>
  <w:num w:numId="26">
    <w:abstractNumId w:val="21"/>
  </w:num>
  <w:num w:numId="27">
    <w:abstractNumId w:val="21"/>
  </w:num>
  <w:num w:numId="28">
    <w:abstractNumId w:val="21"/>
  </w:num>
  <w:num w:numId="29">
    <w:abstractNumId w:val="21"/>
  </w:num>
  <w:num w:numId="30">
    <w:abstractNumId w:val="21"/>
  </w:num>
  <w:num w:numId="31">
    <w:abstractNumId w:val="21"/>
  </w:num>
  <w:num w:numId="32">
    <w:abstractNumId w:val="21"/>
  </w:num>
  <w:num w:numId="33">
    <w:abstractNumId w:val="6"/>
  </w:num>
  <w:num w:numId="34">
    <w:abstractNumId w:val="0"/>
  </w:num>
  <w:num w:numId="35">
    <w:abstractNumId w:val="26"/>
  </w:num>
  <w:num w:numId="36">
    <w:abstractNumId w:val="9"/>
  </w:num>
  <w:num w:numId="37">
    <w:abstractNumId w:val="8"/>
  </w:num>
  <w:num w:numId="38">
    <w:abstractNumId w:val="16"/>
  </w:num>
  <w:num w:numId="39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15"/>
  </w:num>
  <w:num w:numId="41">
    <w:abstractNumId w:val="5"/>
  </w:num>
  <w:num w:numId="42">
    <w:abstractNumId w:val="18"/>
  </w:num>
  <w:num w:numId="43">
    <w:abstractNumId w:val="7"/>
  </w:num>
  <w:num w:numId="44">
    <w:abstractNumId w:val="25"/>
  </w:num>
  <w:num w:numId="45">
    <w:abstractNumId w:val="4"/>
  </w:num>
  <w:num w:numId="46">
    <w:abstractNumId w:val="20"/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attachedTemplate r:id="rId1"/>
  <w:stylePaneFormatFilter w:val="3801" w:allStyles="1" w:customStyles="0" w:latentStyles="0" w:stylesInUse="0" w:headingStyles="0" w:numberingStyles="0" w:tableStyles="0" w:directFormattingOnRuns="0" w:directFormattingOnParagraphs="0" w:directFormattingOnNumbering="0" w:directFormattingOnTables="1" w:clearFormatting="1" w:top3HeadingStyles="1" w:visibleStyles="0" w:alternateStyleNames="0"/>
  <w:doNotTrackFormatting/>
  <w:styleLockTheme/>
  <w:styleLockQFSet/>
  <w:defaultTabStop w:val="720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A054D"/>
    <w:rsid w:val="0000094F"/>
    <w:rsid w:val="00000B52"/>
    <w:rsid w:val="00003907"/>
    <w:rsid w:val="00005CA2"/>
    <w:rsid w:val="00007423"/>
    <w:rsid w:val="00011727"/>
    <w:rsid w:val="000121F7"/>
    <w:rsid w:val="00013759"/>
    <w:rsid w:val="000142EA"/>
    <w:rsid w:val="00014CE0"/>
    <w:rsid w:val="00015092"/>
    <w:rsid w:val="00015F55"/>
    <w:rsid w:val="00020DAD"/>
    <w:rsid w:val="00024722"/>
    <w:rsid w:val="000312A9"/>
    <w:rsid w:val="00032300"/>
    <w:rsid w:val="00032378"/>
    <w:rsid w:val="00033B7D"/>
    <w:rsid w:val="00034210"/>
    <w:rsid w:val="00036406"/>
    <w:rsid w:val="00036B8D"/>
    <w:rsid w:val="00037EFF"/>
    <w:rsid w:val="00041B7C"/>
    <w:rsid w:val="00044B0D"/>
    <w:rsid w:val="00045786"/>
    <w:rsid w:val="00047D21"/>
    <w:rsid w:val="00051342"/>
    <w:rsid w:val="00051ECD"/>
    <w:rsid w:val="00053AE6"/>
    <w:rsid w:val="00055A10"/>
    <w:rsid w:val="00061810"/>
    <w:rsid w:val="00063805"/>
    <w:rsid w:val="00063D6B"/>
    <w:rsid w:val="00064F44"/>
    <w:rsid w:val="0006515A"/>
    <w:rsid w:val="000657F5"/>
    <w:rsid w:val="000700D9"/>
    <w:rsid w:val="00074A98"/>
    <w:rsid w:val="0007537D"/>
    <w:rsid w:val="0007546A"/>
    <w:rsid w:val="00081FB2"/>
    <w:rsid w:val="000821D9"/>
    <w:rsid w:val="000831CE"/>
    <w:rsid w:val="00083438"/>
    <w:rsid w:val="00085C61"/>
    <w:rsid w:val="00087B8E"/>
    <w:rsid w:val="00090570"/>
    <w:rsid w:val="00090AF7"/>
    <w:rsid w:val="0009383A"/>
    <w:rsid w:val="00096AEB"/>
    <w:rsid w:val="00096E2E"/>
    <w:rsid w:val="00097580"/>
    <w:rsid w:val="000A1224"/>
    <w:rsid w:val="000A15D6"/>
    <w:rsid w:val="000A2142"/>
    <w:rsid w:val="000A3541"/>
    <w:rsid w:val="000A3A92"/>
    <w:rsid w:val="000A5B38"/>
    <w:rsid w:val="000A7D9E"/>
    <w:rsid w:val="000A7EBA"/>
    <w:rsid w:val="000B37F9"/>
    <w:rsid w:val="000B4C89"/>
    <w:rsid w:val="000B75DE"/>
    <w:rsid w:val="000C0CC9"/>
    <w:rsid w:val="000C13C9"/>
    <w:rsid w:val="000D066B"/>
    <w:rsid w:val="000D21EE"/>
    <w:rsid w:val="000D25C0"/>
    <w:rsid w:val="000D3EE8"/>
    <w:rsid w:val="000D4183"/>
    <w:rsid w:val="000D6C4A"/>
    <w:rsid w:val="000D7C06"/>
    <w:rsid w:val="000E3309"/>
    <w:rsid w:val="000E4CE9"/>
    <w:rsid w:val="000E6506"/>
    <w:rsid w:val="000E7682"/>
    <w:rsid w:val="000F0163"/>
    <w:rsid w:val="000F1CAA"/>
    <w:rsid w:val="000F4118"/>
    <w:rsid w:val="000F60D3"/>
    <w:rsid w:val="00100E93"/>
    <w:rsid w:val="001026FC"/>
    <w:rsid w:val="00102AF4"/>
    <w:rsid w:val="0011167F"/>
    <w:rsid w:val="00111692"/>
    <w:rsid w:val="00112C52"/>
    <w:rsid w:val="00113D76"/>
    <w:rsid w:val="00115983"/>
    <w:rsid w:val="00120B0A"/>
    <w:rsid w:val="00120D7F"/>
    <w:rsid w:val="00121889"/>
    <w:rsid w:val="00122273"/>
    <w:rsid w:val="001228AF"/>
    <w:rsid w:val="00124DBA"/>
    <w:rsid w:val="00125692"/>
    <w:rsid w:val="00127F27"/>
    <w:rsid w:val="001349D7"/>
    <w:rsid w:val="00141269"/>
    <w:rsid w:val="00142C7A"/>
    <w:rsid w:val="001433CF"/>
    <w:rsid w:val="00143F65"/>
    <w:rsid w:val="00144539"/>
    <w:rsid w:val="001475E4"/>
    <w:rsid w:val="0014769C"/>
    <w:rsid w:val="00147D0F"/>
    <w:rsid w:val="00154E3A"/>
    <w:rsid w:val="00156462"/>
    <w:rsid w:val="00156678"/>
    <w:rsid w:val="00156903"/>
    <w:rsid w:val="0016126F"/>
    <w:rsid w:val="00161FBB"/>
    <w:rsid w:val="001624A1"/>
    <w:rsid w:val="00163754"/>
    <w:rsid w:val="001649CF"/>
    <w:rsid w:val="00164BE0"/>
    <w:rsid w:val="0016669E"/>
    <w:rsid w:val="00166E6D"/>
    <w:rsid w:val="001674C4"/>
    <w:rsid w:val="00173268"/>
    <w:rsid w:val="0017375A"/>
    <w:rsid w:val="00176849"/>
    <w:rsid w:val="00181B83"/>
    <w:rsid w:val="00181E19"/>
    <w:rsid w:val="00181FA7"/>
    <w:rsid w:val="0018206A"/>
    <w:rsid w:val="00182CD2"/>
    <w:rsid w:val="0019260C"/>
    <w:rsid w:val="00194F39"/>
    <w:rsid w:val="00195997"/>
    <w:rsid w:val="00195BD2"/>
    <w:rsid w:val="001A0E70"/>
    <w:rsid w:val="001A41E9"/>
    <w:rsid w:val="001A4237"/>
    <w:rsid w:val="001B31DD"/>
    <w:rsid w:val="001B4D48"/>
    <w:rsid w:val="001B56AF"/>
    <w:rsid w:val="001B76EF"/>
    <w:rsid w:val="001C0771"/>
    <w:rsid w:val="001C0E11"/>
    <w:rsid w:val="001C2E36"/>
    <w:rsid w:val="001C4668"/>
    <w:rsid w:val="001C46A8"/>
    <w:rsid w:val="001D0256"/>
    <w:rsid w:val="001D0758"/>
    <w:rsid w:val="001D10E4"/>
    <w:rsid w:val="001D1598"/>
    <w:rsid w:val="001D1AA6"/>
    <w:rsid w:val="001D2A48"/>
    <w:rsid w:val="001D3637"/>
    <w:rsid w:val="001D3E44"/>
    <w:rsid w:val="001D5FC6"/>
    <w:rsid w:val="001E29B6"/>
    <w:rsid w:val="001E2D10"/>
    <w:rsid w:val="001E2F6D"/>
    <w:rsid w:val="001E707F"/>
    <w:rsid w:val="001E77AB"/>
    <w:rsid w:val="001E783E"/>
    <w:rsid w:val="001F02F4"/>
    <w:rsid w:val="001F0BBC"/>
    <w:rsid w:val="001F0BE9"/>
    <w:rsid w:val="001F4B54"/>
    <w:rsid w:val="001F4CA3"/>
    <w:rsid w:val="001F5793"/>
    <w:rsid w:val="001F596A"/>
    <w:rsid w:val="0020340C"/>
    <w:rsid w:val="00205EC0"/>
    <w:rsid w:val="00206B13"/>
    <w:rsid w:val="002071AC"/>
    <w:rsid w:val="00207ECD"/>
    <w:rsid w:val="00210393"/>
    <w:rsid w:val="00215914"/>
    <w:rsid w:val="00217F73"/>
    <w:rsid w:val="002205FD"/>
    <w:rsid w:val="002209FA"/>
    <w:rsid w:val="00223400"/>
    <w:rsid w:val="00223833"/>
    <w:rsid w:val="002260C7"/>
    <w:rsid w:val="00230094"/>
    <w:rsid w:val="002305B1"/>
    <w:rsid w:val="002319F7"/>
    <w:rsid w:val="0023363E"/>
    <w:rsid w:val="002358DC"/>
    <w:rsid w:val="00236B80"/>
    <w:rsid w:val="00241E51"/>
    <w:rsid w:val="00242536"/>
    <w:rsid w:val="00242ED5"/>
    <w:rsid w:val="00243FD2"/>
    <w:rsid w:val="00246822"/>
    <w:rsid w:val="00250DD5"/>
    <w:rsid w:val="00254EA8"/>
    <w:rsid w:val="00255C26"/>
    <w:rsid w:val="002567FB"/>
    <w:rsid w:val="00256FF4"/>
    <w:rsid w:val="0025718A"/>
    <w:rsid w:val="00257F9E"/>
    <w:rsid w:val="002609BA"/>
    <w:rsid w:val="00261C64"/>
    <w:rsid w:val="0026247E"/>
    <w:rsid w:val="0026723F"/>
    <w:rsid w:val="002676F6"/>
    <w:rsid w:val="0027137E"/>
    <w:rsid w:val="002771DF"/>
    <w:rsid w:val="00277210"/>
    <w:rsid w:val="00277AC8"/>
    <w:rsid w:val="002801E2"/>
    <w:rsid w:val="00281B9A"/>
    <w:rsid w:val="00281F4B"/>
    <w:rsid w:val="0028242B"/>
    <w:rsid w:val="00293515"/>
    <w:rsid w:val="00294724"/>
    <w:rsid w:val="0029687D"/>
    <w:rsid w:val="002A0B8F"/>
    <w:rsid w:val="002A2953"/>
    <w:rsid w:val="002A5260"/>
    <w:rsid w:val="002A62F6"/>
    <w:rsid w:val="002B0ED4"/>
    <w:rsid w:val="002B11DC"/>
    <w:rsid w:val="002B248E"/>
    <w:rsid w:val="002B3413"/>
    <w:rsid w:val="002B490D"/>
    <w:rsid w:val="002B6DFD"/>
    <w:rsid w:val="002B7EAC"/>
    <w:rsid w:val="002C08AC"/>
    <w:rsid w:val="002C164C"/>
    <w:rsid w:val="002C1B74"/>
    <w:rsid w:val="002C267F"/>
    <w:rsid w:val="002C4E27"/>
    <w:rsid w:val="002C6317"/>
    <w:rsid w:val="002C63B5"/>
    <w:rsid w:val="002C76AB"/>
    <w:rsid w:val="002C79EB"/>
    <w:rsid w:val="002D0786"/>
    <w:rsid w:val="002D0A5B"/>
    <w:rsid w:val="002D2749"/>
    <w:rsid w:val="002D2BDD"/>
    <w:rsid w:val="002D4D73"/>
    <w:rsid w:val="002D5C31"/>
    <w:rsid w:val="002D6923"/>
    <w:rsid w:val="002D7A73"/>
    <w:rsid w:val="002E024B"/>
    <w:rsid w:val="002E13ED"/>
    <w:rsid w:val="002E415D"/>
    <w:rsid w:val="002E5A1F"/>
    <w:rsid w:val="002E6969"/>
    <w:rsid w:val="002F0F75"/>
    <w:rsid w:val="002F40F1"/>
    <w:rsid w:val="002F620C"/>
    <w:rsid w:val="002F668B"/>
    <w:rsid w:val="003005DE"/>
    <w:rsid w:val="00303B60"/>
    <w:rsid w:val="00303D78"/>
    <w:rsid w:val="00305A65"/>
    <w:rsid w:val="0030620B"/>
    <w:rsid w:val="0031110E"/>
    <w:rsid w:val="00313802"/>
    <w:rsid w:val="00317653"/>
    <w:rsid w:val="00320216"/>
    <w:rsid w:val="00321F6B"/>
    <w:rsid w:val="00323BB9"/>
    <w:rsid w:val="00323D20"/>
    <w:rsid w:val="00326273"/>
    <w:rsid w:val="00326727"/>
    <w:rsid w:val="0032742B"/>
    <w:rsid w:val="00327C76"/>
    <w:rsid w:val="00331CFE"/>
    <w:rsid w:val="00334133"/>
    <w:rsid w:val="0033644C"/>
    <w:rsid w:val="00337448"/>
    <w:rsid w:val="00340332"/>
    <w:rsid w:val="00340780"/>
    <w:rsid w:val="00344AD8"/>
    <w:rsid w:val="00345618"/>
    <w:rsid w:val="00345DB7"/>
    <w:rsid w:val="00347BBB"/>
    <w:rsid w:val="00351554"/>
    <w:rsid w:val="00355D17"/>
    <w:rsid w:val="00356332"/>
    <w:rsid w:val="0036449F"/>
    <w:rsid w:val="0036496C"/>
    <w:rsid w:val="0037065C"/>
    <w:rsid w:val="00371ADB"/>
    <w:rsid w:val="00371EF5"/>
    <w:rsid w:val="0037301D"/>
    <w:rsid w:val="00375360"/>
    <w:rsid w:val="003828F5"/>
    <w:rsid w:val="003907DF"/>
    <w:rsid w:val="003958D5"/>
    <w:rsid w:val="003A1E6D"/>
    <w:rsid w:val="003A2913"/>
    <w:rsid w:val="003A2FBE"/>
    <w:rsid w:val="003A4296"/>
    <w:rsid w:val="003A57F6"/>
    <w:rsid w:val="003B036A"/>
    <w:rsid w:val="003B03B7"/>
    <w:rsid w:val="003B2022"/>
    <w:rsid w:val="003B2E2C"/>
    <w:rsid w:val="003B63FD"/>
    <w:rsid w:val="003B70D5"/>
    <w:rsid w:val="003C4B75"/>
    <w:rsid w:val="003C7771"/>
    <w:rsid w:val="003D053B"/>
    <w:rsid w:val="003D3C7D"/>
    <w:rsid w:val="003D43FB"/>
    <w:rsid w:val="003D445C"/>
    <w:rsid w:val="003D4F66"/>
    <w:rsid w:val="003D59A2"/>
    <w:rsid w:val="003D6BC4"/>
    <w:rsid w:val="003D7545"/>
    <w:rsid w:val="003E2252"/>
    <w:rsid w:val="003E3869"/>
    <w:rsid w:val="003E3F95"/>
    <w:rsid w:val="003E43A0"/>
    <w:rsid w:val="003E7DEB"/>
    <w:rsid w:val="003E7E2A"/>
    <w:rsid w:val="003E7F24"/>
    <w:rsid w:val="003F29AB"/>
    <w:rsid w:val="003F35BE"/>
    <w:rsid w:val="003F3768"/>
    <w:rsid w:val="003F773B"/>
    <w:rsid w:val="00400987"/>
    <w:rsid w:val="0040311B"/>
    <w:rsid w:val="00404554"/>
    <w:rsid w:val="00410134"/>
    <w:rsid w:val="004104B5"/>
    <w:rsid w:val="0041054A"/>
    <w:rsid w:val="004130DF"/>
    <w:rsid w:val="004142FB"/>
    <w:rsid w:val="00417A59"/>
    <w:rsid w:val="00417C62"/>
    <w:rsid w:val="00421BDA"/>
    <w:rsid w:val="00421D19"/>
    <w:rsid w:val="00426CBF"/>
    <w:rsid w:val="00426CC1"/>
    <w:rsid w:val="00427530"/>
    <w:rsid w:val="004307BD"/>
    <w:rsid w:val="00430FE3"/>
    <w:rsid w:val="00434B1E"/>
    <w:rsid w:val="0044427B"/>
    <w:rsid w:val="00445009"/>
    <w:rsid w:val="00446BE7"/>
    <w:rsid w:val="00450C39"/>
    <w:rsid w:val="00452FA2"/>
    <w:rsid w:val="00453FCE"/>
    <w:rsid w:val="00456B1D"/>
    <w:rsid w:val="004648C1"/>
    <w:rsid w:val="00465BE7"/>
    <w:rsid w:val="00471150"/>
    <w:rsid w:val="0047251A"/>
    <w:rsid w:val="00475AAD"/>
    <w:rsid w:val="00476AAD"/>
    <w:rsid w:val="0047760E"/>
    <w:rsid w:val="004804F4"/>
    <w:rsid w:val="00480E0E"/>
    <w:rsid w:val="00481FD6"/>
    <w:rsid w:val="004873BB"/>
    <w:rsid w:val="00493109"/>
    <w:rsid w:val="00493CD4"/>
    <w:rsid w:val="004943BE"/>
    <w:rsid w:val="00496742"/>
    <w:rsid w:val="00496D86"/>
    <w:rsid w:val="00497485"/>
    <w:rsid w:val="00497685"/>
    <w:rsid w:val="004A054D"/>
    <w:rsid w:val="004A4CEC"/>
    <w:rsid w:val="004A62FB"/>
    <w:rsid w:val="004A7766"/>
    <w:rsid w:val="004A78E5"/>
    <w:rsid w:val="004B0A9B"/>
    <w:rsid w:val="004B289C"/>
    <w:rsid w:val="004C06EF"/>
    <w:rsid w:val="004C0BB5"/>
    <w:rsid w:val="004C6CC5"/>
    <w:rsid w:val="004D14DD"/>
    <w:rsid w:val="004D6CE0"/>
    <w:rsid w:val="004E1EED"/>
    <w:rsid w:val="004E26DC"/>
    <w:rsid w:val="004E4125"/>
    <w:rsid w:val="004E7F49"/>
    <w:rsid w:val="004F24C2"/>
    <w:rsid w:val="004F4FD0"/>
    <w:rsid w:val="004F5AC3"/>
    <w:rsid w:val="004F6022"/>
    <w:rsid w:val="005012E7"/>
    <w:rsid w:val="00504A8E"/>
    <w:rsid w:val="005050BD"/>
    <w:rsid w:val="00510490"/>
    <w:rsid w:val="00511687"/>
    <w:rsid w:val="00512077"/>
    <w:rsid w:val="00514046"/>
    <w:rsid w:val="00514946"/>
    <w:rsid w:val="00517A2C"/>
    <w:rsid w:val="0052339B"/>
    <w:rsid w:val="00523A48"/>
    <w:rsid w:val="00526A8A"/>
    <w:rsid w:val="005270EE"/>
    <w:rsid w:val="0054285A"/>
    <w:rsid w:val="00543253"/>
    <w:rsid w:val="005438EB"/>
    <w:rsid w:val="00543F88"/>
    <w:rsid w:val="005452D4"/>
    <w:rsid w:val="00545BB5"/>
    <w:rsid w:val="00545CA5"/>
    <w:rsid w:val="00546003"/>
    <w:rsid w:val="00546579"/>
    <w:rsid w:val="0054752E"/>
    <w:rsid w:val="0055019F"/>
    <w:rsid w:val="00550D4D"/>
    <w:rsid w:val="00550E63"/>
    <w:rsid w:val="005518AC"/>
    <w:rsid w:val="00555A84"/>
    <w:rsid w:val="00556562"/>
    <w:rsid w:val="00560DD5"/>
    <w:rsid w:val="00560E01"/>
    <w:rsid w:val="005616D0"/>
    <w:rsid w:val="00561DE5"/>
    <w:rsid w:val="005623B2"/>
    <w:rsid w:val="00565133"/>
    <w:rsid w:val="0056580B"/>
    <w:rsid w:val="00570BEB"/>
    <w:rsid w:val="00570EB4"/>
    <w:rsid w:val="0057195C"/>
    <w:rsid w:val="00571B5E"/>
    <w:rsid w:val="00572071"/>
    <w:rsid w:val="005721C2"/>
    <w:rsid w:val="00574211"/>
    <w:rsid w:val="005766D6"/>
    <w:rsid w:val="00587221"/>
    <w:rsid w:val="005939EB"/>
    <w:rsid w:val="005A148A"/>
    <w:rsid w:val="005A23D1"/>
    <w:rsid w:val="005A3E74"/>
    <w:rsid w:val="005A4126"/>
    <w:rsid w:val="005A4559"/>
    <w:rsid w:val="005A4901"/>
    <w:rsid w:val="005A4D72"/>
    <w:rsid w:val="005A5991"/>
    <w:rsid w:val="005B0070"/>
    <w:rsid w:val="005B20A6"/>
    <w:rsid w:val="005B3D53"/>
    <w:rsid w:val="005B3FC0"/>
    <w:rsid w:val="005B43CF"/>
    <w:rsid w:val="005B5741"/>
    <w:rsid w:val="005B5998"/>
    <w:rsid w:val="005B5ADF"/>
    <w:rsid w:val="005B66E4"/>
    <w:rsid w:val="005B7AFA"/>
    <w:rsid w:val="005B7F18"/>
    <w:rsid w:val="005B7F82"/>
    <w:rsid w:val="005C0E9A"/>
    <w:rsid w:val="005C2C02"/>
    <w:rsid w:val="005C2F66"/>
    <w:rsid w:val="005C3D32"/>
    <w:rsid w:val="005C56B2"/>
    <w:rsid w:val="005C73C3"/>
    <w:rsid w:val="005D21B7"/>
    <w:rsid w:val="005D3B21"/>
    <w:rsid w:val="005D58F7"/>
    <w:rsid w:val="005D6CFD"/>
    <w:rsid w:val="005E203F"/>
    <w:rsid w:val="005E24C3"/>
    <w:rsid w:val="005E25B7"/>
    <w:rsid w:val="005E39EE"/>
    <w:rsid w:val="005E449D"/>
    <w:rsid w:val="005E4987"/>
    <w:rsid w:val="005E7B0D"/>
    <w:rsid w:val="005F0024"/>
    <w:rsid w:val="005F11AA"/>
    <w:rsid w:val="00607023"/>
    <w:rsid w:val="0061322B"/>
    <w:rsid w:val="00613A0C"/>
    <w:rsid w:val="00613ED1"/>
    <w:rsid w:val="00613FD9"/>
    <w:rsid w:val="00615578"/>
    <w:rsid w:val="00615A31"/>
    <w:rsid w:val="00620A8E"/>
    <w:rsid w:val="006214B5"/>
    <w:rsid w:val="00621DFB"/>
    <w:rsid w:val="00624623"/>
    <w:rsid w:val="00625094"/>
    <w:rsid w:val="00625BF0"/>
    <w:rsid w:val="006264A8"/>
    <w:rsid w:val="0062763B"/>
    <w:rsid w:val="006277A0"/>
    <w:rsid w:val="00631C84"/>
    <w:rsid w:val="006333ED"/>
    <w:rsid w:val="006334EF"/>
    <w:rsid w:val="00633703"/>
    <w:rsid w:val="0063407B"/>
    <w:rsid w:val="0063790F"/>
    <w:rsid w:val="00640838"/>
    <w:rsid w:val="00640D4C"/>
    <w:rsid w:val="00643E8C"/>
    <w:rsid w:val="006456E3"/>
    <w:rsid w:val="00646353"/>
    <w:rsid w:val="00646ACD"/>
    <w:rsid w:val="00647F7C"/>
    <w:rsid w:val="006506F1"/>
    <w:rsid w:val="006524E3"/>
    <w:rsid w:val="00653DEA"/>
    <w:rsid w:val="0065405D"/>
    <w:rsid w:val="006548C4"/>
    <w:rsid w:val="006563C1"/>
    <w:rsid w:val="00657879"/>
    <w:rsid w:val="00660139"/>
    <w:rsid w:val="00660784"/>
    <w:rsid w:val="00662467"/>
    <w:rsid w:val="00673077"/>
    <w:rsid w:val="00673B6C"/>
    <w:rsid w:val="00673DAF"/>
    <w:rsid w:val="006749A4"/>
    <w:rsid w:val="00675BFE"/>
    <w:rsid w:val="00684257"/>
    <w:rsid w:val="00684BFC"/>
    <w:rsid w:val="006856AA"/>
    <w:rsid w:val="006858E8"/>
    <w:rsid w:val="00685E29"/>
    <w:rsid w:val="00691BDB"/>
    <w:rsid w:val="006933DE"/>
    <w:rsid w:val="00693E1F"/>
    <w:rsid w:val="0069424C"/>
    <w:rsid w:val="006969A6"/>
    <w:rsid w:val="00696A2D"/>
    <w:rsid w:val="00697E14"/>
    <w:rsid w:val="006A21B3"/>
    <w:rsid w:val="006A2DBA"/>
    <w:rsid w:val="006A3991"/>
    <w:rsid w:val="006A442C"/>
    <w:rsid w:val="006A573C"/>
    <w:rsid w:val="006A638F"/>
    <w:rsid w:val="006A669D"/>
    <w:rsid w:val="006A6F14"/>
    <w:rsid w:val="006B1E65"/>
    <w:rsid w:val="006B1F0D"/>
    <w:rsid w:val="006B2261"/>
    <w:rsid w:val="006B5800"/>
    <w:rsid w:val="006B6A05"/>
    <w:rsid w:val="006B7D59"/>
    <w:rsid w:val="006C2C78"/>
    <w:rsid w:val="006C31CA"/>
    <w:rsid w:val="006C538E"/>
    <w:rsid w:val="006D1917"/>
    <w:rsid w:val="006D20CF"/>
    <w:rsid w:val="006D28B4"/>
    <w:rsid w:val="006D3D96"/>
    <w:rsid w:val="006D5A52"/>
    <w:rsid w:val="006D5ABC"/>
    <w:rsid w:val="006D75E0"/>
    <w:rsid w:val="006E1290"/>
    <w:rsid w:val="006E32A2"/>
    <w:rsid w:val="006E3837"/>
    <w:rsid w:val="006E6405"/>
    <w:rsid w:val="006E7552"/>
    <w:rsid w:val="006F19F4"/>
    <w:rsid w:val="006F37AA"/>
    <w:rsid w:val="006F479B"/>
    <w:rsid w:val="006F595B"/>
    <w:rsid w:val="00704B37"/>
    <w:rsid w:val="00704C6D"/>
    <w:rsid w:val="00705601"/>
    <w:rsid w:val="007064F6"/>
    <w:rsid w:val="00712F3B"/>
    <w:rsid w:val="00715CBE"/>
    <w:rsid w:val="00716626"/>
    <w:rsid w:val="00716A80"/>
    <w:rsid w:val="007175AD"/>
    <w:rsid w:val="00717E8B"/>
    <w:rsid w:val="007204A6"/>
    <w:rsid w:val="0072106E"/>
    <w:rsid w:val="00721AEE"/>
    <w:rsid w:val="00722F22"/>
    <w:rsid w:val="0072370A"/>
    <w:rsid w:val="00725B24"/>
    <w:rsid w:val="00725DBA"/>
    <w:rsid w:val="00726CCF"/>
    <w:rsid w:val="0073028A"/>
    <w:rsid w:val="0073165D"/>
    <w:rsid w:val="00732B4D"/>
    <w:rsid w:val="00732B89"/>
    <w:rsid w:val="007365EE"/>
    <w:rsid w:val="00740452"/>
    <w:rsid w:val="0074336F"/>
    <w:rsid w:val="00744845"/>
    <w:rsid w:val="00744C1F"/>
    <w:rsid w:val="007464FC"/>
    <w:rsid w:val="00746E35"/>
    <w:rsid w:val="007470BF"/>
    <w:rsid w:val="00751159"/>
    <w:rsid w:val="007521C6"/>
    <w:rsid w:val="00760B10"/>
    <w:rsid w:val="00765FF7"/>
    <w:rsid w:val="0076700F"/>
    <w:rsid w:val="00771DDE"/>
    <w:rsid w:val="0077232A"/>
    <w:rsid w:val="00772969"/>
    <w:rsid w:val="0077412D"/>
    <w:rsid w:val="007761F8"/>
    <w:rsid w:val="00777AD9"/>
    <w:rsid w:val="00781073"/>
    <w:rsid w:val="007825E0"/>
    <w:rsid w:val="00786700"/>
    <w:rsid w:val="007871B9"/>
    <w:rsid w:val="00793247"/>
    <w:rsid w:val="00795ADA"/>
    <w:rsid w:val="00797D43"/>
    <w:rsid w:val="00797F60"/>
    <w:rsid w:val="007A06B0"/>
    <w:rsid w:val="007A1DCB"/>
    <w:rsid w:val="007A2557"/>
    <w:rsid w:val="007A32AA"/>
    <w:rsid w:val="007A38C4"/>
    <w:rsid w:val="007A58E9"/>
    <w:rsid w:val="007A65A1"/>
    <w:rsid w:val="007A6EFD"/>
    <w:rsid w:val="007B0B9A"/>
    <w:rsid w:val="007B1768"/>
    <w:rsid w:val="007B1DC8"/>
    <w:rsid w:val="007B1E02"/>
    <w:rsid w:val="007C0DCD"/>
    <w:rsid w:val="007C57CF"/>
    <w:rsid w:val="007C6656"/>
    <w:rsid w:val="007C6893"/>
    <w:rsid w:val="007D0289"/>
    <w:rsid w:val="007D099E"/>
    <w:rsid w:val="007D0D59"/>
    <w:rsid w:val="007D2587"/>
    <w:rsid w:val="007D2883"/>
    <w:rsid w:val="007D332A"/>
    <w:rsid w:val="007D49C8"/>
    <w:rsid w:val="007D54C9"/>
    <w:rsid w:val="007E08B7"/>
    <w:rsid w:val="007E2C56"/>
    <w:rsid w:val="007E3239"/>
    <w:rsid w:val="007E6604"/>
    <w:rsid w:val="007F0A72"/>
    <w:rsid w:val="007F447A"/>
    <w:rsid w:val="007F4881"/>
    <w:rsid w:val="007F66A4"/>
    <w:rsid w:val="00802F88"/>
    <w:rsid w:val="008050CB"/>
    <w:rsid w:val="00807F2C"/>
    <w:rsid w:val="00807FEF"/>
    <w:rsid w:val="00810D13"/>
    <w:rsid w:val="008126A1"/>
    <w:rsid w:val="00814DDA"/>
    <w:rsid w:val="0081581B"/>
    <w:rsid w:val="0081589D"/>
    <w:rsid w:val="00815921"/>
    <w:rsid w:val="00816D48"/>
    <w:rsid w:val="00817196"/>
    <w:rsid w:val="008230F8"/>
    <w:rsid w:val="008263D4"/>
    <w:rsid w:val="00826A34"/>
    <w:rsid w:val="00826CC3"/>
    <w:rsid w:val="008317F9"/>
    <w:rsid w:val="008322EC"/>
    <w:rsid w:val="00832B56"/>
    <w:rsid w:val="00832E0A"/>
    <w:rsid w:val="00832FB4"/>
    <w:rsid w:val="008350DA"/>
    <w:rsid w:val="008355C8"/>
    <w:rsid w:val="00835763"/>
    <w:rsid w:val="008367A7"/>
    <w:rsid w:val="00837099"/>
    <w:rsid w:val="00837216"/>
    <w:rsid w:val="00840529"/>
    <w:rsid w:val="00841443"/>
    <w:rsid w:val="00845AA2"/>
    <w:rsid w:val="008463F9"/>
    <w:rsid w:val="00850725"/>
    <w:rsid w:val="00853926"/>
    <w:rsid w:val="0085453E"/>
    <w:rsid w:val="008615AE"/>
    <w:rsid w:val="00863397"/>
    <w:rsid w:val="008664A1"/>
    <w:rsid w:val="00871888"/>
    <w:rsid w:val="00871DBF"/>
    <w:rsid w:val="008721FA"/>
    <w:rsid w:val="00872E51"/>
    <w:rsid w:val="00873534"/>
    <w:rsid w:val="008743A9"/>
    <w:rsid w:val="00875934"/>
    <w:rsid w:val="00883A39"/>
    <w:rsid w:val="008855EB"/>
    <w:rsid w:val="00885A36"/>
    <w:rsid w:val="00886228"/>
    <w:rsid w:val="00890560"/>
    <w:rsid w:val="00894CD3"/>
    <w:rsid w:val="008972E9"/>
    <w:rsid w:val="008A07D6"/>
    <w:rsid w:val="008A2E35"/>
    <w:rsid w:val="008A3064"/>
    <w:rsid w:val="008A339C"/>
    <w:rsid w:val="008A5465"/>
    <w:rsid w:val="008A7DD8"/>
    <w:rsid w:val="008B2447"/>
    <w:rsid w:val="008B29F0"/>
    <w:rsid w:val="008B3DB4"/>
    <w:rsid w:val="008C1591"/>
    <w:rsid w:val="008C3796"/>
    <w:rsid w:val="008C4C37"/>
    <w:rsid w:val="008C5745"/>
    <w:rsid w:val="008C7ABE"/>
    <w:rsid w:val="008D2B80"/>
    <w:rsid w:val="008E09D0"/>
    <w:rsid w:val="008E1417"/>
    <w:rsid w:val="008E1F7F"/>
    <w:rsid w:val="008F0C0D"/>
    <w:rsid w:val="008F282E"/>
    <w:rsid w:val="008F39C0"/>
    <w:rsid w:val="008F3A2E"/>
    <w:rsid w:val="008F3CBA"/>
    <w:rsid w:val="008F434C"/>
    <w:rsid w:val="008F4F33"/>
    <w:rsid w:val="008F59DF"/>
    <w:rsid w:val="008F5EAE"/>
    <w:rsid w:val="008F633D"/>
    <w:rsid w:val="008F715D"/>
    <w:rsid w:val="008F7B93"/>
    <w:rsid w:val="00900580"/>
    <w:rsid w:val="0090067F"/>
    <w:rsid w:val="0090069F"/>
    <w:rsid w:val="00902FC4"/>
    <w:rsid w:val="00904BDA"/>
    <w:rsid w:val="00907F27"/>
    <w:rsid w:val="00910996"/>
    <w:rsid w:val="00913365"/>
    <w:rsid w:val="009140E7"/>
    <w:rsid w:val="00914DFC"/>
    <w:rsid w:val="00917981"/>
    <w:rsid w:val="009237F9"/>
    <w:rsid w:val="009255B5"/>
    <w:rsid w:val="00926D07"/>
    <w:rsid w:val="00927BF3"/>
    <w:rsid w:val="0093260F"/>
    <w:rsid w:val="009333F4"/>
    <w:rsid w:val="0093458D"/>
    <w:rsid w:val="00934A3B"/>
    <w:rsid w:val="00937DC5"/>
    <w:rsid w:val="009400BA"/>
    <w:rsid w:val="009413B3"/>
    <w:rsid w:val="00941C68"/>
    <w:rsid w:val="00941E89"/>
    <w:rsid w:val="00943ECA"/>
    <w:rsid w:val="009454B6"/>
    <w:rsid w:val="00946627"/>
    <w:rsid w:val="009475BB"/>
    <w:rsid w:val="00952401"/>
    <w:rsid w:val="0095318D"/>
    <w:rsid w:val="0095415F"/>
    <w:rsid w:val="00954DEB"/>
    <w:rsid w:val="00955B35"/>
    <w:rsid w:val="009561EF"/>
    <w:rsid w:val="009566F4"/>
    <w:rsid w:val="009602B5"/>
    <w:rsid w:val="009634A4"/>
    <w:rsid w:val="00963774"/>
    <w:rsid w:val="00963C7B"/>
    <w:rsid w:val="009653E2"/>
    <w:rsid w:val="00965471"/>
    <w:rsid w:val="00965A85"/>
    <w:rsid w:val="00966249"/>
    <w:rsid w:val="0097029B"/>
    <w:rsid w:val="009735BB"/>
    <w:rsid w:val="00974325"/>
    <w:rsid w:val="00981938"/>
    <w:rsid w:val="009873D0"/>
    <w:rsid w:val="0099006C"/>
    <w:rsid w:val="009904AE"/>
    <w:rsid w:val="00994EE1"/>
    <w:rsid w:val="00996915"/>
    <w:rsid w:val="00997376"/>
    <w:rsid w:val="009A2A6F"/>
    <w:rsid w:val="009A47A2"/>
    <w:rsid w:val="009A5D6A"/>
    <w:rsid w:val="009A6ECB"/>
    <w:rsid w:val="009A71A3"/>
    <w:rsid w:val="009A7D7F"/>
    <w:rsid w:val="009B2506"/>
    <w:rsid w:val="009B3FCE"/>
    <w:rsid w:val="009B6732"/>
    <w:rsid w:val="009B7648"/>
    <w:rsid w:val="009C0A6F"/>
    <w:rsid w:val="009C332E"/>
    <w:rsid w:val="009C37D0"/>
    <w:rsid w:val="009C5F00"/>
    <w:rsid w:val="009C6543"/>
    <w:rsid w:val="009D016C"/>
    <w:rsid w:val="009D12F9"/>
    <w:rsid w:val="009E2329"/>
    <w:rsid w:val="009F5629"/>
    <w:rsid w:val="009F564C"/>
    <w:rsid w:val="00A00281"/>
    <w:rsid w:val="00A035AC"/>
    <w:rsid w:val="00A03663"/>
    <w:rsid w:val="00A04AD1"/>
    <w:rsid w:val="00A0760F"/>
    <w:rsid w:val="00A24660"/>
    <w:rsid w:val="00A27B2E"/>
    <w:rsid w:val="00A308C2"/>
    <w:rsid w:val="00A40738"/>
    <w:rsid w:val="00A4464D"/>
    <w:rsid w:val="00A45D86"/>
    <w:rsid w:val="00A5008F"/>
    <w:rsid w:val="00A508E2"/>
    <w:rsid w:val="00A50DAB"/>
    <w:rsid w:val="00A527F5"/>
    <w:rsid w:val="00A52D86"/>
    <w:rsid w:val="00A531D6"/>
    <w:rsid w:val="00A53716"/>
    <w:rsid w:val="00A5439B"/>
    <w:rsid w:val="00A5545E"/>
    <w:rsid w:val="00A5765C"/>
    <w:rsid w:val="00A603AE"/>
    <w:rsid w:val="00A61A4B"/>
    <w:rsid w:val="00A63F2F"/>
    <w:rsid w:val="00A640FD"/>
    <w:rsid w:val="00A65A96"/>
    <w:rsid w:val="00A722A2"/>
    <w:rsid w:val="00A730AB"/>
    <w:rsid w:val="00A76526"/>
    <w:rsid w:val="00A76E6F"/>
    <w:rsid w:val="00A76E82"/>
    <w:rsid w:val="00A855CE"/>
    <w:rsid w:val="00A85830"/>
    <w:rsid w:val="00A864CC"/>
    <w:rsid w:val="00A90AAA"/>
    <w:rsid w:val="00A91EC5"/>
    <w:rsid w:val="00A9284F"/>
    <w:rsid w:val="00A9405B"/>
    <w:rsid w:val="00A95D52"/>
    <w:rsid w:val="00A96D24"/>
    <w:rsid w:val="00A97443"/>
    <w:rsid w:val="00A97FB9"/>
    <w:rsid w:val="00AA1F40"/>
    <w:rsid w:val="00AA4010"/>
    <w:rsid w:val="00AA772D"/>
    <w:rsid w:val="00AA7F94"/>
    <w:rsid w:val="00AB26C9"/>
    <w:rsid w:val="00AB36AC"/>
    <w:rsid w:val="00AB39F8"/>
    <w:rsid w:val="00AB5908"/>
    <w:rsid w:val="00AC0955"/>
    <w:rsid w:val="00AC70A5"/>
    <w:rsid w:val="00AC78E0"/>
    <w:rsid w:val="00AD05EA"/>
    <w:rsid w:val="00AD3088"/>
    <w:rsid w:val="00AD5207"/>
    <w:rsid w:val="00AD5454"/>
    <w:rsid w:val="00AD57C6"/>
    <w:rsid w:val="00AD694E"/>
    <w:rsid w:val="00AE1B0B"/>
    <w:rsid w:val="00AE2C55"/>
    <w:rsid w:val="00AE6C6B"/>
    <w:rsid w:val="00AE6E7B"/>
    <w:rsid w:val="00AF0BC5"/>
    <w:rsid w:val="00AF2A24"/>
    <w:rsid w:val="00AF3431"/>
    <w:rsid w:val="00AF3531"/>
    <w:rsid w:val="00AF5F7F"/>
    <w:rsid w:val="00B003AA"/>
    <w:rsid w:val="00B006EC"/>
    <w:rsid w:val="00B01FD7"/>
    <w:rsid w:val="00B07412"/>
    <w:rsid w:val="00B07FAD"/>
    <w:rsid w:val="00B1045A"/>
    <w:rsid w:val="00B12393"/>
    <w:rsid w:val="00B1325C"/>
    <w:rsid w:val="00B13B19"/>
    <w:rsid w:val="00B20D28"/>
    <w:rsid w:val="00B217A0"/>
    <w:rsid w:val="00B2211B"/>
    <w:rsid w:val="00B22AB0"/>
    <w:rsid w:val="00B25224"/>
    <w:rsid w:val="00B26708"/>
    <w:rsid w:val="00B30158"/>
    <w:rsid w:val="00B30B4D"/>
    <w:rsid w:val="00B32F4B"/>
    <w:rsid w:val="00B3745A"/>
    <w:rsid w:val="00B37A50"/>
    <w:rsid w:val="00B40DE2"/>
    <w:rsid w:val="00B42338"/>
    <w:rsid w:val="00B43903"/>
    <w:rsid w:val="00B459FF"/>
    <w:rsid w:val="00B46669"/>
    <w:rsid w:val="00B5178E"/>
    <w:rsid w:val="00B53259"/>
    <w:rsid w:val="00B56648"/>
    <w:rsid w:val="00B6071F"/>
    <w:rsid w:val="00B71F53"/>
    <w:rsid w:val="00B73500"/>
    <w:rsid w:val="00B74C7A"/>
    <w:rsid w:val="00B75367"/>
    <w:rsid w:val="00B75F79"/>
    <w:rsid w:val="00B76259"/>
    <w:rsid w:val="00B81628"/>
    <w:rsid w:val="00B81FE1"/>
    <w:rsid w:val="00B8250D"/>
    <w:rsid w:val="00B84C07"/>
    <w:rsid w:val="00B86560"/>
    <w:rsid w:val="00B900E7"/>
    <w:rsid w:val="00B96A93"/>
    <w:rsid w:val="00B97F0E"/>
    <w:rsid w:val="00BA1C13"/>
    <w:rsid w:val="00BA4DA8"/>
    <w:rsid w:val="00BA64F3"/>
    <w:rsid w:val="00BB033C"/>
    <w:rsid w:val="00BB1FED"/>
    <w:rsid w:val="00BB476F"/>
    <w:rsid w:val="00BB5915"/>
    <w:rsid w:val="00BB5920"/>
    <w:rsid w:val="00BB6564"/>
    <w:rsid w:val="00BC011F"/>
    <w:rsid w:val="00BC1D76"/>
    <w:rsid w:val="00BC4432"/>
    <w:rsid w:val="00BC5913"/>
    <w:rsid w:val="00BD122C"/>
    <w:rsid w:val="00BD31F2"/>
    <w:rsid w:val="00BD3953"/>
    <w:rsid w:val="00BD3A79"/>
    <w:rsid w:val="00BD5BF0"/>
    <w:rsid w:val="00BD5C76"/>
    <w:rsid w:val="00BD63D9"/>
    <w:rsid w:val="00BE0BD6"/>
    <w:rsid w:val="00BE1A8C"/>
    <w:rsid w:val="00BE7067"/>
    <w:rsid w:val="00BF0383"/>
    <w:rsid w:val="00BF1072"/>
    <w:rsid w:val="00BF1D95"/>
    <w:rsid w:val="00BF286B"/>
    <w:rsid w:val="00BF3BF6"/>
    <w:rsid w:val="00BF53DF"/>
    <w:rsid w:val="00BF6E28"/>
    <w:rsid w:val="00C0023C"/>
    <w:rsid w:val="00C00BAC"/>
    <w:rsid w:val="00C03A7E"/>
    <w:rsid w:val="00C0446C"/>
    <w:rsid w:val="00C05918"/>
    <w:rsid w:val="00C070D9"/>
    <w:rsid w:val="00C107F2"/>
    <w:rsid w:val="00C122C3"/>
    <w:rsid w:val="00C13A32"/>
    <w:rsid w:val="00C14494"/>
    <w:rsid w:val="00C14BF8"/>
    <w:rsid w:val="00C1771A"/>
    <w:rsid w:val="00C17D8E"/>
    <w:rsid w:val="00C22376"/>
    <w:rsid w:val="00C23E27"/>
    <w:rsid w:val="00C26BFC"/>
    <w:rsid w:val="00C3212A"/>
    <w:rsid w:val="00C323A7"/>
    <w:rsid w:val="00C34B56"/>
    <w:rsid w:val="00C35BAA"/>
    <w:rsid w:val="00C35F63"/>
    <w:rsid w:val="00C37062"/>
    <w:rsid w:val="00C41A4E"/>
    <w:rsid w:val="00C44DD0"/>
    <w:rsid w:val="00C47A8C"/>
    <w:rsid w:val="00C504F8"/>
    <w:rsid w:val="00C50B5F"/>
    <w:rsid w:val="00C511E7"/>
    <w:rsid w:val="00C51984"/>
    <w:rsid w:val="00C57442"/>
    <w:rsid w:val="00C604C4"/>
    <w:rsid w:val="00C64713"/>
    <w:rsid w:val="00C647CD"/>
    <w:rsid w:val="00C70100"/>
    <w:rsid w:val="00C71171"/>
    <w:rsid w:val="00C728D5"/>
    <w:rsid w:val="00C72934"/>
    <w:rsid w:val="00C72CC4"/>
    <w:rsid w:val="00C75793"/>
    <w:rsid w:val="00C75DA5"/>
    <w:rsid w:val="00C80842"/>
    <w:rsid w:val="00C81797"/>
    <w:rsid w:val="00C81ACD"/>
    <w:rsid w:val="00C81DBF"/>
    <w:rsid w:val="00C82C63"/>
    <w:rsid w:val="00C83924"/>
    <w:rsid w:val="00C8446D"/>
    <w:rsid w:val="00C85CCC"/>
    <w:rsid w:val="00C873B5"/>
    <w:rsid w:val="00C934E6"/>
    <w:rsid w:val="00C946C1"/>
    <w:rsid w:val="00C947CF"/>
    <w:rsid w:val="00C95B8E"/>
    <w:rsid w:val="00C95EF7"/>
    <w:rsid w:val="00C96F00"/>
    <w:rsid w:val="00CA0BDB"/>
    <w:rsid w:val="00CA0C4B"/>
    <w:rsid w:val="00CA1C92"/>
    <w:rsid w:val="00CA28C3"/>
    <w:rsid w:val="00CA4B7E"/>
    <w:rsid w:val="00CA6DA0"/>
    <w:rsid w:val="00CA6DB5"/>
    <w:rsid w:val="00CA73E4"/>
    <w:rsid w:val="00CA74B0"/>
    <w:rsid w:val="00CB019A"/>
    <w:rsid w:val="00CB17A8"/>
    <w:rsid w:val="00CB18AA"/>
    <w:rsid w:val="00CB1DA5"/>
    <w:rsid w:val="00CB349A"/>
    <w:rsid w:val="00CB7BBA"/>
    <w:rsid w:val="00CC24F3"/>
    <w:rsid w:val="00CC2DDC"/>
    <w:rsid w:val="00CC5E6C"/>
    <w:rsid w:val="00CD1870"/>
    <w:rsid w:val="00CD28D0"/>
    <w:rsid w:val="00CD4CF0"/>
    <w:rsid w:val="00CD63B6"/>
    <w:rsid w:val="00CE0788"/>
    <w:rsid w:val="00CE26E7"/>
    <w:rsid w:val="00CE43EA"/>
    <w:rsid w:val="00CF1828"/>
    <w:rsid w:val="00CF1FD9"/>
    <w:rsid w:val="00CF2BD8"/>
    <w:rsid w:val="00CF49E8"/>
    <w:rsid w:val="00CF5057"/>
    <w:rsid w:val="00CF5140"/>
    <w:rsid w:val="00CF5FBA"/>
    <w:rsid w:val="00D0065F"/>
    <w:rsid w:val="00D00844"/>
    <w:rsid w:val="00D023D9"/>
    <w:rsid w:val="00D0784C"/>
    <w:rsid w:val="00D11D19"/>
    <w:rsid w:val="00D11DBE"/>
    <w:rsid w:val="00D21188"/>
    <w:rsid w:val="00D2121E"/>
    <w:rsid w:val="00D215C3"/>
    <w:rsid w:val="00D242D4"/>
    <w:rsid w:val="00D242F2"/>
    <w:rsid w:val="00D25D6D"/>
    <w:rsid w:val="00D30FF3"/>
    <w:rsid w:val="00D31741"/>
    <w:rsid w:val="00D31B72"/>
    <w:rsid w:val="00D3263E"/>
    <w:rsid w:val="00D3277D"/>
    <w:rsid w:val="00D34141"/>
    <w:rsid w:val="00D35679"/>
    <w:rsid w:val="00D430AF"/>
    <w:rsid w:val="00D436A6"/>
    <w:rsid w:val="00D44612"/>
    <w:rsid w:val="00D44A56"/>
    <w:rsid w:val="00D46409"/>
    <w:rsid w:val="00D506AB"/>
    <w:rsid w:val="00D5180D"/>
    <w:rsid w:val="00D52D3A"/>
    <w:rsid w:val="00D52D3B"/>
    <w:rsid w:val="00D552D4"/>
    <w:rsid w:val="00D56CE3"/>
    <w:rsid w:val="00D60C14"/>
    <w:rsid w:val="00D61874"/>
    <w:rsid w:val="00D6689A"/>
    <w:rsid w:val="00D72A28"/>
    <w:rsid w:val="00D739CA"/>
    <w:rsid w:val="00D829F9"/>
    <w:rsid w:val="00D8423C"/>
    <w:rsid w:val="00D85C4C"/>
    <w:rsid w:val="00D86AC3"/>
    <w:rsid w:val="00D87379"/>
    <w:rsid w:val="00D90E40"/>
    <w:rsid w:val="00D9160A"/>
    <w:rsid w:val="00D916FC"/>
    <w:rsid w:val="00D91948"/>
    <w:rsid w:val="00D94876"/>
    <w:rsid w:val="00D95A88"/>
    <w:rsid w:val="00DA368F"/>
    <w:rsid w:val="00DA43B1"/>
    <w:rsid w:val="00DA7909"/>
    <w:rsid w:val="00DB280D"/>
    <w:rsid w:val="00DB4A4A"/>
    <w:rsid w:val="00DC09FB"/>
    <w:rsid w:val="00DC28E0"/>
    <w:rsid w:val="00DC38A8"/>
    <w:rsid w:val="00DC4813"/>
    <w:rsid w:val="00DC7038"/>
    <w:rsid w:val="00DD2FD6"/>
    <w:rsid w:val="00DD52DD"/>
    <w:rsid w:val="00DD67F6"/>
    <w:rsid w:val="00DD6C7A"/>
    <w:rsid w:val="00DE0E4F"/>
    <w:rsid w:val="00DE1DDE"/>
    <w:rsid w:val="00DE34A4"/>
    <w:rsid w:val="00DE4AC3"/>
    <w:rsid w:val="00DE7884"/>
    <w:rsid w:val="00DF40D1"/>
    <w:rsid w:val="00DF553B"/>
    <w:rsid w:val="00DF64F5"/>
    <w:rsid w:val="00DF6DF8"/>
    <w:rsid w:val="00DF7EA9"/>
    <w:rsid w:val="00E005FA"/>
    <w:rsid w:val="00E00F43"/>
    <w:rsid w:val="00E02473"/>
    <w:rsid w:val="00E02509"/>
    <w:rsid w:val="00E04A04"/>
    <w:rsid w:val="00E10E00"/>
    <w:rsid w:val="00E1329D"/>
    <w:rsid w:val="00E14CFA"/>
    <w:rsid w:val="00E201FA"/>
    <w:rsid w:val="00E20C70"/>
    <w:rsid w:val="00E217BB"/>
    <w:rsid w:val="00E21B77"/>
    <w:rsid w:val="00E23C55"/>
    <w:rsid w:val="00E240EE"/>
    <w:rsid w:val="00E2411D"/>
    <w:rsid w:val="00E26664"/>
    <w:rsid w:val="00E316BB"/>
    <w:rsid w:val="00E31C1E"/>
    <w:rsid w:val="00E32D70"/>
    <w:rsid w:val="00E335F1"/>
    <w:rsid w:val="00E440B1"/>
    <w:rsid w:val="00E4443C"/>
    <w:rsid w:val="00E445A9"/>
    <w:rsid w:val="00E456FB"/>
    <w:rsid w:val="00E46FB2"/>
    <w:rsid w:val="00E47B01"/>
    <w:rsid w:val="00E521CB"/>
    <w:rsid w:val="00E54121"/>
    <w:rsid w:val="00E5416D"/>
    <w:rsid w:val="00E565AC"/>
    <w:rsid w:val="00E6369B"/>
    <w:rsid w:val="00E63FCB"/>
    <w:rsid w:val="00E64BCC"/>
    <w:rsid w:val="00E6595B"/>
    <w:rsid w:val="00E67A1B"/>
    <w:rsid w:val="00E74697"/>
    <w:rsid w:val="00E75B09"/>
    <w:rsid w:val="00E75D5C"/>
    <w:rsid w:val="00E7608B"/>
    <w:rsid w:val="00E82242"/>
    <w:rsid w:val="00E8274C"/>
    <w:rsid w:val="00E83E9F"/>
    <w:rsid w:val="00E84C17"/>
    <w:rsid w:val="00E857C6"/>
    <w:rsid w:val="00E85944"/>
    <w:rsid w:val="00E867B4"/>
    <w:rsid w:val="00E8726F"/>
    <w:rsid w:val="00E87D9C"/>
    <w:rsid w:val="00E905B2"/>
    <w:rsid w:val="00E93260"/>
    <w:rsid w:val="00E955D4"/>
    <w:rsid w:val="00E968B1"/>
    <w:rsid w:val="00E97D5E"/>
    <w:rsid w:val="00EA155B"/>
    <w:rsid w:val="00EA163E"/>
    <w:rsid w:val="00EA32CF"/>
    <w:rsid w:val="00EA5ADD"/>
    <w:rsid w:val="00EB046C"/>
    <w:rsid w:val="00EB2148"/>
    <w:rsid w:val="00EB2B33"/>
    <w:rsid w:val="00EB5680"/>
    <w:rsid w:val="00EB5CE5"/>
    <w:rsid w:val="00EB6A38"/>
    <w:rsid w:val="00EB77D5"/>
    <w:rsid w:val="00EC0002"/>
    <w:rsid w:val="00EC1868"/>
    <w:rsid w:val="00EC1C24"/>
    <w:rsid w:val="00EC4120"/>
    <w:rsid w:val="00EC4453"/>
    <w:rsid w:val="00EC4D9F"/>
    <w:rsid w:val="00EC6251"/>
    <w:rsid w:val="00EC7F57"/>
    <w:rsid w:val="00ED051C"/>
    <w:rsid w:val="00ED2CB8"/>
    <w:rsid w:val="00ED3A29"/>
    <w:rsid w:val="00ED59F9"/>
    <w:rsid w:val="00ED5B60"/>
    <w:rsid w:val="00ED751A"/>
    <w:rsid w:val="00ED784E"/>
    <w:rsid w:val="00EE21F7"/>
    <w:rsid w:val="00EE28A7"/>
    <w:rsid w:val="00EE46A9"/>
    <w:rsid w:val="00EE5A1A"/>
    <w:rsid w:val="00EE6C74"/>
    <w:rsid w:val="00EF2049"/>
    <w:rsid w:val="00EF5E4D"/>
    <w:rsid w:val="00F0039D"/>
    <w:rsid w:val="00F046CD"/>
    <w:rsid w:val="00F046FF"/>
    <w:rsid w:val="00F06E92"/>
    <w:rsid w:val="00F14844"/>
    <w:rsid w:val="00F17382"/>
    <w:rsid w:val="00F217B9"/>
    <w:rsid w:val="00F26A1B"/>
    <w:rsid w:val="00F271E5"/>
    <w:rsid w:val="00F30271"/>
    <w:rsid w:val="00F326C8"/>
    <w:rsid w:val="00F35A91"/>
    <w:rsid w:val="00F36CDB"/>
    <w:rsid w:val="00F41176"/>
    <w:rsid w:val="00F4264A"/>
    <w:rsid w:val="00F43616"/>
    <w:rsid w:val="00F43C56"/>
    <w:rsid w:val="00F456DB"/>
    <w:rsid w:val="00F5029D"/>
    <w:rsid w:val="00F52FB2"/>
    <w:rsid w:val="00F534B8"/>
    <w:rsid w:val="00F556DE"/>
    <w:rsid w:val="00F56278"/>
    <w:rsid w:val="00F60251"/>
    <w:rsid w:val="00F635A0"/>
    <w:rsid w:val="00F66235"/>
    <w:rsid w:val="00F67ECC"/>
    <w:rsid w:val="00F713DE"/>
    <w:rsid w:val="00F72541"/>
    <w:rsid w:val="00F75640"/>
    <w:rsid w:val="00F85C88"/>
    <w:rsid w:val="00F868F1"/>
    <w:rsid w:val="00F86951"/>
    <w:rsid w:val="00F86AD0"/>
    <w:rsid w:val="00F87178"/>
    <w:rsid w:val="00F922BF"/>
    <w:rsid w:val="00F93606"/>
    <w:rsid w:val="00F94176"/>
    <w:rsid w:val="00FA0A70"/>
    <w:rsid w:val="00FA4D4F"/>
    <w:rsid w:val="00FA5C26"/>
    <w:rsid w:val="00FA680C"/>
    <w:rsid w:val="00FB013F"/>
    <w:rsid w:val="00FB1210"/>
    <w:rsid w:val="00FB1AFA"/>
    <w:rsid w:val="00FB4902"/>
    <w:rsid w:val="00FB500B"/>
    <w:rsid w:val="00FB7997"/>
    <w:rsid w:val="00FC2BB0"/>
    <w:rsid w:val="00FC45B4"/>
    <w:rsid w:val="00FC4FB1"/>
    <w:rsid w:val="00FC75DE"/>
    <w:rsid w:val="00FC791A"/>
    <w:rsid w:val="00FD035B"/>
    <w:rsid w:val="00FD1CB1"/>
    <w:rsid w:val="00FD560B"/>
    <w:rsid w:val="00FD5D9B"/>
    <w:rsid w:val="00FE1D0A"/>
    <w:rsid w:val="00FE32F4"/>
    <w:rsid w:val="00FE336C"/>
    <w:rsid w:val="00FE5413"/>
    <w:rsid w:val="00FF0714"/>
    <w:rsid w:val="00FF13E6"/>
    <w:rsid w:val="00FF398F"/>
    <w:rsid w:val="00FF42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ZA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5:docId w15:val="{1796E9DA-2F62-4258-822A-0F2B8B1343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Z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locked="1" w:semiHidden="1" w:unhideWhenUsed="1"/>
    <w:lsdException w:name="Outline List 2" w:semiHidden="1" w:unhideWhenUsed="1"/>
    <w:lsdException w:name="Outline List 3" w:locked="1" w:semiHidden="1" w:unhideWhenUsed="1"/>
    <w:lsdException w:name="Table Simple 1" w:locked="1" w:semiHidden="1" w:unhideWhenUsed="1"/>
    <w:lsdException w:name="Table Simple 2" w:locked="1" w:semiHidden="1" w:unhideWhenUsed="1"/>
    <w:lsdException w:name="Table Simple 3" w:locked="1" w:semiHidden="1" w:unhideWhenUsed="1"/>
    <w:lsdException w:name="Table Classic 1" w:locked="1" w:semiHidden="1" w:unhideWhenUsed="1"/>
    <w:lsdException w:name="Table Classic 2" w:locked="1" w:semiHidden="1" w:unhideWhenUsed="1"/>
    <w:lsdException w:name="Table Classic 3" w:locked="1" w:semiHidden="1" w:unhideWhenUsed="1"/>
    <w:lsdException w:name="Table Classic 4" w:locked="1" w:semiHidden="1" w:unhideWhenUsed="1"/>
    <w:lsdException w:name="Table Colorful 1" w:locked="1" w:semiHidden="1" w:unhideWhenUsed="1"/>
    <w:lsdException w:name="Table Colorful 2" w:locked="1" w:semiHidden="1" w:unhideWhenUsed="1"/>
    <w:lsdException w:name="Table Colorful 3" w:locked="1" w:semiHidden="1" w:unhideWhenUsed="1"/>
    <w:lsdException w:name="Table Columns 1" w:locked="1" w:semiHidden="1" w:unhideWhenUsed="1"/>
    <w:lsdException w:name="Table Columns 2" w:locked="1" w:semiHidden="1" w:unhideWhenUsed="1"/>
    <w:lsdException w:name="Table Columns 3" w:locked="1" w:semiHidden="1" w:unhideWhenUsed="1"/>
    <w:lsdException w:name="Table Columns 4" w:locked="1" w:semiHidden="1" w:unhideWhenUsed="1"/>
    <w:lsdException w:name="Table Columns 5" w:locked="1" w:semiHidden="1" w:unhideWhenUsed="1"/>
    <w:lsdException w:name="Table Grid 1" w:locked="1" w:semiHidden="1" w:unhideWhenUsed="1"/>
    <w:lsdException w:name="Table Grid 2" w:locked="1" w:semiHidden="1" w:unhideWhenUsed="1"/>
    <w:lsdException w:name="Table Grid 3" w:locked="1" w:semiHidden="1" w:unhideWhenUsed="1"/>
    <w:lsdException w:name="Table Grid 4" w:locked="1" w:semiHidden="1" w:unhideWhenUsed="1"/>
    <w:lsdException w:name="Table Grid 5" w:locked="1" w:semiHidden="1" w:unhideWhenUsed="1"/>
    <w:lsdException w:name="Table Grid 6" w:locked="1" w:semiHidden="1" w:unhideWhenUsed="1"/>
    <w:lsdException w:name="Table Grid 7" w:locked="1" w:semiHidden="1" w:unhideWhenUsed="1"/>
    <w:lsdException w:name="Table Grid 8" w:locked="1" w:semiHidden="1" w:unhideWhenUsed="1"/>
    <w:lsdException w:name="Table List 1" w:locked="1" w:semiHidden="1" w:unhideWhenUsed="1"/>
    <w:lsdException w:name="Table List 2" w:locked="1" w:semiHidden="1" w:unhideWhenUsed="1"/>
    <w:lsdException w:name="Table List 3" w:locked="1" w:semiHidden="1" w:unhideWhenUsed="1"/>
    <w:lsdException w:name="Table List 4" w:locked="1" w:semiHidden="1" w:unhideWhenUsed="1"/>
    <w:lsdException w:name="Table List 5" w:locked="1" w:semiHidden="1" w:unhideWhenUsed="1"/>
    <w:lsdException w:name="Table List 6" w:locked="1" w:semiHidden="1" w:unhideWhenUsed="1"/>
    <w:lsdException w:name="Table List 7" w:locked="1" w:semiHidden="1" w:unhideWhenUsed="1"/>
    <w:lsdException w:name="Table List 8" w:locked="1" w:semiHidden="1" w:unhideWhenUsed="1"/>
    <w:lsdException w:name="Table 3D effects 1" w:locked="1" w:semiHidden="1" w:unhideWhenUsed="1"/>
    <w:lsdException w:name="Table 3D effects 2" w:locked="1" w:semiHidden="1" w:unhideWhenUsed="1"/>
    <w:lsdException w:name="Table 3D effects 3" w:locked="1" w:semiHidden="1" w:unhideWhenUsed="1"/>
    <w:lsdException w:name="Table Contemporary" w:locked="1" w:semiHidden="1" w:unhideWhenUsed="1"/>
    <w:lsdException w:name="Table Elegant" w:locked="1" w:semiHidden="1" w:unhideWhenUsed="1"/>
    <w:lsdException w:name="Table Professional" w:locked="1" w:semiHidden="1" w:unhideWhenUsed="1"/>
    <w:lsdException w:name="Table Subtle 1" w:locked="1" w:semiHidden="1" w:unhideWhenUsed="1"/>
    <w:lsdException w:name="Table Subtle 2" w:locked="1" w:semiHidden="1" w:unhideWhenUsed="1"/>
    <w:lsdException w:name="Table Web 1" w:locked="1" w:semiHidden="1" w:unhideWhenUsed="1"/>
    <w:lsdException w:name="Table Web 2" w:locked="1" w:semiHidden="1" w:unhideWhenUsed="1"/>
    <w:lsdException w:name="Table Web 3" w:locked="1" w:semiHidden="1" w:unhideWhenUsed="1"/>
    <w:lsdException w:name="Balloon Text" w:semiHidden="1" w:unhideWhenUsed="1"/>
    <w:lsdException w:name="Table Grid" w:locked="1" w:uiPriority="59"/>
    <w:lsdException w:name="Table Theme" w:locked="1" w:semiHidden="1" w:unhideWhenUsed="1"/>
    <w:lsdException w:name="Placeholder Text" w:semiHidden="1"/>
    <w:lsdException w:name="No Spacing" w:uiPriority="1"/>
    <w:lsdException w:name="Light Shading" w:locked="1" w:uiPriority="60"/>
    <w:lsdException w:name="Light List" w:locked="1" w:uiPriority="61"/>
    <w:lsdException w:name="Light Grid" w:locked="1" w:uiPriority="62"/>
    <w:lsdException w:name="Medium Shading 1" w:locked="1" w:uiPriority="63"/>
    <w:lsdException w:name="Medium Shading 2" w:locked="1" w:uiPriority="64"/>
    <w:lsdException w:name="Medium List 1" w:locked="1" w:uiPriority="65"/>
    <w:lsdException w:name="Medium List 2" w:locked="1" w:uiPriority="66"/>
    <w:lsdException w:name="Medium Grid 1" w:locked="1" w:uiPriority="67"/>
    <w:lsdException w:name="Medium Grid 2" w:locked="1" w:uiPriority="68"/>
    <w:lsdException w:name="Medium Grid 3" w:locked="1" w:uiPriority="69"/>
    <w:lsdException w:name="Dark List" w:locked="1" w:uiPriority="70"/>
    <w:lsdException w:name="Colorful Shading" w:locked="1" w:uiPriority="71"/>
    <w:lsdException w:name="Colorful List" w:locked="1" w:uiPriority="72"/>
    <w:lsdException w:name="Colorful Grid" w:locked="1" w:uiPriority="73"/>
    <w:lsdException w:name="Light Shading Accent 1" w:locked="1" w:uiPriority="60"/>
    <w:lsdException w:name="Light List Accent 1" w:locked="1" w:uiPriority="61"/>
    <w:lsdException w:name="Light Grid Accent 1" w:locked="1" w:uiPriority="62"/>
    <w:lsdException w:name="Medium Shading 1 Accent 1" w:locked="1" w:uiPriority="63"/>
    <w:lsdException w:name="Medium Shading 2 Accent 1" w:locked="1" w:uiPriority="64"/>
    <w:lsdException w:name="Medium List 1 Accent 1" w:locked="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locked="1" w:uiPriority="66"/>
    <w:lsdException w:name="Medium Grid 1 Accent 1" w:locked="1" w:uiPriority="67"/>
    <w:lsdException w:name="Medium Grid 2 Accent 1" w:locked="1" w:uiPriority="68"/>
    <w:lsdException w:name="Medium Grid 3 Accent 1" w:locked="1" w:uiPriority="69"/>
    <w:lsdException w:name="Dark List Accent 1" w:locked="1" w:uiPriority="70"/>
    <w:lsdException w:name="Colorful Shading Accent 1" w:locked="1" w:uiPriority="71"/>
    <w:lsdException w:name="Colorful List Accent 1" w:locked="1" w:uiPriority="72"/>
    <w:lsdException w:name="Colorful Grid Accent 1" w:locked="1" w:uiPriority="73"/>
    <w:lsdException w:name="Light Shading Accent 2" w:locked="1" w:uiPriority="60"/>
    <w:lsdException w:name="Light List Accent 2" w:locked="1" w:uiPriority="61"/>
    <w:lsdException w:name="Light Grid Accent 2" w:locked="1" w:uiPriority="62"/>
    <w:lsdException w:name="Medium Shading 1 Accent 2" w:locked="1" w:uiPriority="63"/>
    <w:lsdException w:name="Medium Shading 2 Accent 2" w:locked="1" w:uiPriority="64"/>
    <w:lsdException w:name="Medium List 1 Accent 2" w:locked="1" w:uiPriority="65"/>
    <w:lsdException w:name="Medium List 2 Accent 2" w:locked="1" w:uiPriority="66"/>
    <w:lsdException w:name="Medium Grid 1 Accent 2" w:locked="1" w:uiPriority="67"/>
    <w:lsdException w:name="Medium Grid 2 Accent 2" w:locked="1" w:uiPriority="68"/>
    <w:lsdException w:name="Medium Grid 3 Accent 2" w:locked="1" w:uiPriority="69"/>
    <w:lsdException w:name="Dark List Accent 2" w:locked="1" w:uiPriority="70"/>
    <w:lsdException w:name="Colorful Shading Accent 2" w:locked="1" w:uiPriority="71"/>
    <w:lsdException w:name="Colorful List Accent 2" w:locked="1" w:uiPriority="72"/>
    <w:lsdException w:name="Colorful Grid Accent 2" w:locked="1" w:uiPriority="73"/>
    <w:lsdException w:name="Light Shading Accent 3" w:locked="1" w:uiPriority="60"/>
    <w:lsdException w:name="Light List Accent 3" w:locked="1" w:uiPriority="61"/>
    <w:lsdException w:name="Light Grid Accent 3" w:locked="1" w:uiPriority="62"/>
    <w:lsdException w:name="Medium Shading 1 Accent 3" w:locked="1" w:uiPriority="63"/>
    <w:lsdException w:name="Medium Shading 2 Accent 3" w:locked="1" w:uiPriority="64"/>
    <w:lsdException w:name="Medium List 1 Accent 3" w:locked="1" w:uiPriority="65"/>
    <w:lsdException w:name="Medium List 2 Accent 3" w:locked="1" w:uiPriority="66"/>
    <w:lsdException w:name="Medium Grid 1 Accent 3" w:locked="1" w:uiPriority="67"/>
    <w:lsdException w:name="Medium Grid 2 Accent 3" w:locked="1" w:uiPriority="68"/>
    <w:lsdException w:name="Medium Grid 3 Accent 3" w:locked="1" w:uiPriority="69"/>
    <w:lsdException w:name="Dark List Accent 3" w:locked="1" w:uiPriority="70"/>
    <w:lsdException w:name="Colorful Shading Accent 3" w:locked="1" w:uiPriority="71"/>
    <w:lsdException w:name="Colorful List Accent 3" w:locked="1" w:uiPriority="72"/>
    <w:lsdException w:name="Colorful Grid Accent 3" w:locked="1" w:uiPriority="73"/>
    <w:lsdException w:name="Light Shading Accent 4" w:locked="1" w:uiPriority="60"/>
    <w:lsdException w:name="Light List Accent 4" w:locked="1" w:uiPriority="61"/>
    <w:lsdException w:name="Light Grid Accent 4" w:locked="1" w:uiPriority="62"/>
    <w:lsdException w:name="Medium Shading 1 Accent 4" w:locked="1" w:uiPriority="63"/>
    <w:lsdException w:name="Medium Shading 2 Accent 4" w:locked="1" w:uiPriority="64"/>
    <w:lsdException w:name="Medium List 1 Accent 4" w:locked="1" w:uiPriority="65"/>
    <w:lsdException w:name="Medium List 2 Accent 4" w:locked="1" w:uiPriority="66"/>
    <w:lsdException w:name="Medium Grid 1 Accent 4" w:locked="1" w:uiPriority="67"/>
    <w:lsdException w:name="Medium Grid 2 Accent 4" w:locked="1" w:uiPriority="68"/>
    <w:lsdException w:name="Medium Grid 3 Accent 4" w:locked="1" w:uiPriority="69"/>
    <w:lsdException w:name="Dark List Accent 4" w:locked="1" w:uiPriority="70"/>
    <w:lsdException w:name="Colorful Shading Accent 4" w:locked="1" w:uiPriority="71"/>
    <w:lsdException w:name="Colorful List Accent 4" w:locked="1" w:uiPriority="72"/>
    <w:lsdException w:name="Colorful Grid Accent 4" w:locked="1" w:uiPriority="73"/>
    <w:lsdException w:name="Light Shading Accent 5" w:locked="1" w:uiPriority="60"/>
    <w:lsdException w:name="Light List Accent 5" w:locked="1" w:uiPriority="61"/>
    <w:lsdException w:name="Light Grid Accent 5" w:locked="1" w:uiPriority="62"/>
    <w:lsdException w:name="Medium Shading 1 Accent 5" w:locked="1" w:uiPriority="63"/>
    <w:lsdException w:name="Medium Shading 2 Accent 5" w:locked="1" w:uiPriority="64"/>
    <w:lsdException w:name="Medium List 1 Accent 5" w:locked="1" w:uiPriority="65"/>
    <w:lsdException w:name="Medium List 2 Accent 5" w:locked="1" w:uiPriority="66"/>
    <w:lsdException w:name="Medium Grid 1 Accent 5" w:locked="1" w:uiPriority="67"/>
    <w:lsdException w:name="Medium Grid 2 Accent 5" w:locked="1" w:uiPriority="68"/>
    <w:lsdException w:name="Medium Grid 3 Accent 5" w:locked="1" w:uiPriority="69"/>
    <w:lsdException w:name="Dark List Accent 5" w:locked="1" w:uiPriority="70"/>
    <w:lsdException w:name="Colorful Shading Accent 5" w:locked="1" w:uiPriority="71"/>
    <w:lsdException w:name="Colorful List Accent 5" w:locked="1" w:uiPriority="72"/>
    <w:lsdException w:name="Colorful Grid Accent 5" w:locked="1" w:uiPriority="73"/>
    <w:lsdException w:name="Light Shading Accent 6" w:locked="1" w:uiPriority="60"/>
    <w:lsdException w:name="Light List Accent 6" w:locked="1" w:uiPriority="61"/>
    <w:lsdException w:name="Light Grid Accent 6" w:locked="1" w:uiPriority="62"/>
    <w:lsdException w:name="Medium Shading 1 Accent 6" w:locked="1" w:uiPriority="63"/>
    <w:lsdException w:name="Medium Shading 2 Accent 6" w:locked="1" w:uiPriority="64"/>
    <w:lsdException w:name="Medium List 1 Accent 6" w:locked="1" w:uiPriority="65"/>
    <w:lsdException w:name="Medium List 2 Accent 6" w:locked="1" w:uiPriority="66"/>
    <w:lsdException w:name="Medium Grid 1 Accent 6" w:locked="1" w:uiPriority="67"/>
    <w:lsdException w:name="Medium Grid 2 Accent 6" w:locked="1" w:uiPriority="68"/>
    <w:lsdException w:name="Medium Grid 3 Accent 6" w:locked="1" w:uiPriority="69"/>
    <w:lsdException w:name="Dark List Accent 6" w:locked="1" w:uiPriority="70"/>
    <w:lsdException w:name="Colorful Shading Accent 6" w:locked="1" w:uiPriority="71"/>
    <w:lsdException w:name="Colorful List Accent 6" w:locked="1" w:uiPriority="72"/>
    <w:lsdException w:name="Colorful Grid Accent 6" w:locked="1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2121E"/>
    <w:rPr>
      <w:sz w:val="20"/>
    </w:rPr>
  </w:style>
  <w:style w:type="paragraph" w:styleId="Heading1">
    <w:name w:val="heading 1"/>
    <w:basedOn w:val="Normal"/>
    <w:next w:val="NoSpacing"/>
    <w:link w:val="Heading1Char"/>
    <w:uiPriority w:val="9"/>
    <w:qFormat/>
    <w:rsid w:val="00546003"/>
    <w:pPr>
      <w:keepNext/>
      <w:keepLines/>
      <w:numPr>
        <w:numId w:val="40"/>
      </w:numPr>
      <w:tabs>
        <w:tab w:val="left" w:pos="-284"/>
      </w:tabs>
      <w:spacing w:before="100" w:beforeAutospacing="1" w:after="100" w:afterAutospacing="1" w:line="276" w:lineRule="auto"/>
      <w:ind w:left="0" w:hanging="567"/>
      <w:jc w:val="both"/>
      <w:outlineLvl w:val="0"/>
    </w:pPr>
    <w:rPr>
      <w:rFonts w:asciiTheme="majorHAnsi" w:eastAsiaTheme="majorEastAsia" w:hAnsiTheme="majorHAnsi" w:cstheme="majorBidi"/>
      <w:b/>
      <w:color w:val="0075C9" w:themeColor="text2"/>
      <w:sz w:val="36"/>
      <w:szCs w:val="32"/>
    </w:rPr>
  </w:style>
  <w:style w:type="paragraph" w:styleId="Heading2">
    <w:name w:val="heading 2"/>
    <w:basedOn w:val="Normal"/>
    <w:next w:val="NoSpacing"/>
    <w:link w:val="Heading2Char"/>
    <w:uiPriority w:val="9"/>
    <w:unhideWhenUsed/>
    <w:qFormat/>
    <w:rsid w:val="00546003"/>
    <w:pPr>
      <w:spacing w:before="120" w:after="0" w:line="240" w:lineRule="auto"/>
      <w:outlineLvl w:val="1"/>
    </w:pPr>
    <w:rPr>
      <w:b/>
      <w:color w:val="0075C9" w:themeColor="text2"/>
      <w:sz w:val="24"/>
    </w:rPr>
  </w:style>
  <w:style w:type="paragraph" w:styleId="Heading3">
    <w:name w:val="heading 3"/>
    <w:basedOn w:val="Heading2"/>
    <w:next w:val="NoSpacing"/>
    <w:link w:val="Heading3Char"/>
    <w:uiPriority w:val="9"/>
    <w:unhideWhenUsed/>
    <w:qFormat/>
    <w:rsid w:val="00546003"/>
    <w:pPr>
      <w:outlineLvl w:val="2"/>
    </w:pPr>
    <w:rPr>
      <w:color w:val="auto"/>
    </w:rPr>
  </w:style>
  <w:style w:type="paragraph" w:styleId="Heading4">
    <w:name w:val="heading 4"/>
    <w:basedOn w:val="Normal"/>
    <w:next w:val="NoSpacing"/>
    <w:link w:val="Heading4Char"/>
    <w:uiPriority w:val="9"/>
    <w:unhideWhenUsed/>
    <w:rsid w:val="00C13A3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439489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13A32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439489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C13A32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2D635C" w:themeColor="accent1" w:themeShade="80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C13A32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2D635C" w:themeColor="accent1" w:themeShade="80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C13A32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3B4C" w:themeColor="text1" w:themeTint="D9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C13A32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3B4C" w:themeColor="text1" w:themeTint="D9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546003"/>
    <w:rPr>
      <w:rFonts w:asciiTheme="majorHAnsi" w:eastAsiaTheme="majorEastAsia" w:hAnsiTheme="majorHAnsi" w:cstheme="majorBidi"/>
      <w:b/>
      <w:color w:val="0075C9" w:themeColor="text2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546003"/>
    <w:rPr>
      <w:b/>
      <w:color w:val="0075C9" w:themeColor="text2"/>
      <w:sz w:val="24"/>
    </w:rPr>
  </w:style>
  <w:style w:type="character" w:customStyle="1" w:styleId="Heading3Char">
    <w:name w:val="Heading 3 Char"/>
    <w:basedOn w:val="DefaultParagraphFont"/>
    <w:link w:val="Heading3"/>
    <w:uiPriority w:val="9"/>
    <w:rsid w:val="00546003"/>
    <w:rPr>
      <w:b/>
      <w:sz w:val="24"/>
    </w:rPr>
  </w:style>
  <w:style w:type="character" w:customStyle="1" w:styleId="Heading4Char">
    <w:name w:val="Heading 4 Char"/>
    <w:basedOn w:val="DefaultParagraphFont"/>
    <w:link w:val="Heading4"/>
    <w:uiPriority w:val="9"/>
    <w:rsid w:val="00C13A32"/>
    <w:rPr>
      <w:rFonts w:asciiTheme="majorHAnsi" w:eastAsiaTheme="majorEastAsia" w:hAnsiTheme="majorHAnsi" w:cstheme="majorBidi"/>
      <w:i/>
      <w:iCs/>
      <w:color w:val="439489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C13A32"/>
    <w:rPr>
      <w:rFonts w:asciiTheme="majorHAnsi" w:eastAsiaTheme="majorEastAsia" w:hAnsiTheme="majorHAnsi" w:cstheme="majorBidi"/>
      <w:color w:val="439489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C13A32"/>
    <w:rPr>
      <w:rFonts w:asciiTheme="majorHAnsi" w:eastAsiaTheme="majorEastAsia" w:hAnsiTheme="majorHAnsi" w:cstheme="majorBidi"/>
      <w:color w:val="2D635C" w:themeColor="accent1" w:themeShade="80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13A32"/>
    <w:rPr>
      <w:rFonts w:asciiTheme="majorHAnsi" w:eastAsiaTheme="majorEastAsia" w:hAnsiTheme="majorHAnsi" w:cstheme="majorBidi"/>
      <w:i/>
      <w:iCs/>
      <w:color w:val="2D635C" w:themeColor="accent1" w:themeShade="80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C13A32"/>
    <w:rPr>
      <w:rFonts w:asciiTheme="majorHAnsi" w:eastAsiaTheme="majorEastAsia" w:hAnsiTheme="majorHAnsi" w:cstheme="majorBidi"/>
      <w:color w:val="273B4C" w:themeColor="text1" w:themeTint="D9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13A32"/>
    <w:rPr>
      <w:rFonts w:asciiTheme="majorHAnsi" w:eastAsiaTheme="majorEastAsia" w:hAnsiTheme="majorHAnsi" w:cstheme="majorBidi"/>
      <w:i/>
      <w:iCs/>
      <w:color w:val="273B4C" w:themeColor="text1" w:themeTint="D9"/>
      <w:sz w:val="21"/>
      <w:szCs w:val="21"/>
    </w:rPr>
  </w:style>
  <w:style w:type="paragraph" w:styleId="Caption">
    <w:name w:val="caption"/>
    <w:basedOn w:val="Normal"/>
    <w:next w:val="Normal"/>
    <w:uiPriority w:val="35"/>
    <w:unhideWhenUsed/>
    <w:rsid w:val="00C13A32"/>
    <w:pPr>
      <w:spacing w:after="200" w:line="240" w:lineRule="auto"/>
    </w:pPr>
    <w:rPr>
      <w:i/>
      <w:iCs/>
      <w:color w:val="0075C9" w:themeColor="text2"/>
      <w:sz w:val="18"/>
      <w:szCs w:val="18"/>
    </w:rPr>
  </w:style>
  <w:style w:type="paragraph" w:styleId="Title">
    <w:name w:val="Title"/>
    <w:basedOn w:val="Normal"/>
    <w:next w:val="NoSpacing"/>
    <w:link w:val="TitleChar"/>
    <w:uiPriority w:val="10"/>
    <w:rsid w:val="00C13A32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C13A32"/>
    <w:rPr>
      <w:rFonts w:asciiTheme="majorHAnsi" w:eastAsiaTheme="majorEastAsia" w:hAnsiTheme="majorHAnsi" w:cstheme="majorBidi"/>
      <w:spacing w:val="-10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rsid w:val="00C13A32"/>
    <w:pPr>
      <w:numPr>
        <w:ilvl w:val="1"/>
      </w:numPr>
    </w:pPr>
    <w:rPr>
      <w:color w:val="476B8A" w:themeColor="text1" w:themeTint="A5"/>
      <w:spacing w:val="15"/>
    </w:rPr>
  </w:style>
  <w:style w:type="character" w:customStyle="1" w:styleId="SubtitleChar">
    <w:name w:val="Subtitle Char"/>
    <w:basedOn w:val="DefaultParagraphFont"/>
    <w:link w:val="Subtitle"/>
    <w:uiPriority w:val="11"/>
    <w:rsid w:val="00C13A32"/>
    <w:rPr>
      <w:color w:val="476B8A" w:themeColor="text1" w:themeTint="A5"/>
      <w:spacing w:val="15"/>
    </w:rPr>
  </w:style>
  <w:style w:type="character" w:styleId="Strong">
    <w:name w:val="Strong"/>
    <w:basedOn w:val="DefaultParagraphFont"/>
    <w:uiPriority w:val="22"/>
    <w:rsid w:val="00C13A32"/>
    <w:rPr>
      <w:b/>
      <w:bCs/>
      <w:color w:val="auto"/>
    </w:rPr>
  </w:style>
  <w:style w:type="character" w:styleId="Emphasis">
    <w:name w:val="Emphasis"/>
    <w:uiPriority w:val="20"/>
    <w:rsid w:val="007A6EFD"/>
    <w:rPr>
      <w:rFonts w:ascii="Arial" w:hAnsi="Arial" w:cs="Arial"/>
      <w:b/>
      <w:caps/>
      <w:smallCaps w:val="0"/>
      <w:color w:val="0070C0"/>
      <w:sz w:val="20"/>
      <w:szCs w:val="20"/>
    </w:rPr>
  </w:style>
  <w:style w:type="paragraph" w:styleId="NoSpacing">
    <w:name w:val="No Spacing"/>
    <w:link w:val="NoSpacingChar"/>
    <w:uiPriority w:val="1"/>
    <w:rsid w:val="004648C1"/>
    <w:pPr>
      <w:spacing w:after="0" w:line="240" w:lineRule="auto"/>
    </w:pPr>
    <w:rPr>
      <w:sz w:val="20"/>
    </w:rPr>
  </w:style>
  <w:style w:type="paragraph" w:styleId="Quote">
    <w:name w:val="Quote"/>
    <w:basedOn w:val="Normal"/>
    <w:next w:val="Normal"/>
    <w:link w:val="QuoteChar"/>
    <w:uiPriority w:val="29"/>
    <w:rsid w:val="00C13A32"/>
    <w:pPr>
      <w:spacing w:before="200"/>
      <w:ind w:left="864" w:right="864"/>
    </w:pPr>
    <w:rPr>
      <w:i/>
      <w:iCs/>
      <w:color w:val="37536B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C13A32"/>
    <w:rPr>
      <w:i/>
      <w:iCs/>
      <w:color w:val="37536B" w:themeColor="text1" w:themeTint="BF"/>
    </w:rPr>
  </w:style>
  <w:style w:type="paragraph" w:styleId="IntenseQuote">
    <w:name w:val="Intense Quote"/>
    <w:basedOn w:val="Normal"/>
    <w:next w:val="Normal"/>
    <w:link w:val="IntenseQuoteChar"/>
    <w:uiPriority w:val="30"/>
    <w:rsid w:val="00C13A32"/>
    <w:pPr>
      <w:pBdr>
        <w:top w:val="single" w:sz="4" w:space="10" w:color="67BAAF" w:themeColor="accent1"/>
        <w:bottom w:val="single" w:sz="4" w:space="10" w:color="67BAAF" w:themeColor="accent1"/>
      </w:pBdr>
      <w:spacing w:before="360" w:after="360"/>
      <w:ind w:left="864" w:right="864"/>
      <w:jc w:val="center"/>
    </w:pPr>
    <w:rPr>
      <w:i/>
      <w:iCs/>
      <w:color w:val="67BAAF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13A32"/>
    <w:rPr>
      <w:i/>
      <w:iCs/>
      <w:color w:val="67BAAF" w:themeColor="accent1"/>
    </w:rPr>
  </w:style>
  <w:style w:type="character" w:styleId="SubtleEmphasis">
    <w:name w:val="Subtle Emphasis"/>
    <w:aliases w:val="Bullet"/>
    <w:uiPriority w:val="19"/>
    <w:rsid w:val="006A2DBA"/>
  </w:style>
  <w:style w:type="character" w:styleId="IntenseEmphasis">
    <w:name w:val="Intense Emphasis"/>
    <w:basedOn w:val="DefaultParagraphFont"/>
    <w:uiPriority w:val="21"/>
    <w:rsid w:val="00C13A32"/>
    <w:rPr>
      <w:i/>
      <w:iCs/>
      <w:color w:val="67BAAF" w:themeColor="accent1"/>
    </w:rPr>
  </w:style>
  <w:style w:type="character" w:styleId="SubtleReference">
    <w:name w:val="Subtle Reference"/>
    <w:basedOn w:val="DefaultParagraphFont"/>
    <w:uiPriority w:val="31"/>
    <w:rsid w:val="00C13A32"/>
    <w:rPr>
      <w:smallCaps/>
      <w:color w:val="37536B" w:themeColor="text1" w:themeTint="BF"/>
    </w:rPr>
  </w:style>
  <w:style w:type="character" w:styleId="IntenseReference">
    <w:name w:val="Intense Reference"/>
    <w:uiPriority w:val="32"/>
    <w:rsid w:val="007A6EFD"/>
    <w:rPr>
      <w:rFonts w:ascii="Arial" w:hAnsi="Arial" w:cs="Arial"/>
      <w:b/>
      <w:color w:val="67B9AF"/>
      <w:sz w:val="28"/>
    </w:rPr>
  </w:style>
  <w:style w:type="character" w:styleId="BookTitle">
    <w:name w:val="Book Title"/>
    <w:basedOn w:val="DefaultParagraphFont"/>
    <w:uiPriority w:val="33"/>
    <w:rsid w:val="00C13A32"/>
    <w:rPr>
      <w:b/>
      <w:bCs/>
      <w:i/>
      <w:iCs/>
      <w:spacing w:val="5"/>
    </w:rPr>
  </w:style>
  <w:style w:type="paragraph" w:styleId="TOCHeading">
    <w:name w:val="TOC Heading"/>
    <w:basedOn w:val="Heading1"/>
    <w:next w:val="Normal"/>
    <w:uiPriority w:val="39"/>
    <w:unhideWhenUsed/>
    <w:rsid w:val="00C13A32"/>
    <w:pPr>
      <w:outlineLvl w:val="9"/>
    </w:pPr>
  </w:style>
  <w:style w:type="paragraph" w:styleId="Header">
    <w:name w:val="header"/>
    <w:basedOn w:val="Normal"/>
    <w:link w:val="HeaderChar"/>
    <w:uiPriority w:val="99"/>
    <w:unhideWhenUsed/>
    <w:rsid w:val="00555A8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55A84"/>
  </w:style>
  <w:style w:type="paragraph" w:styleId="Footer">
    <w:name w:val="footer"/>
    <w:basedOn w:val="Normal"/>
    <w:link w:val="FooterChar"/>
    <w:uiPriority w:val="99"/>
    <w:unhideWhenUsed/>
    <w:rsid w:val="00555A8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55A84"/>
  </w:style>
  <w:style w:type="paragraph" w:styleId="ListParagraph">
    <w:name w:val="List Paragraph"/>
    <w:aliases w:val="List - Bullet Points"/>
    <w:basedOn w:val="NoSpacing"/>
    <w:link w:val="ListParagraphChar"/>
    <w:uiPriority w:val="34"/>
    <w:rsid w:val="007A6EFD"/>
    <w:pPr>
      <w:numPr>
        <w:numId w:val="3"/>
      </w:numPr>
    </w:pPr>
  </w:style>
  <w:style w:type="numbering" w:customStyle="1" w:styleId="Style1">
    <w:name w:val="Style1"/>
    <w:uiPriority w:val="99"/>
    <w:locked/>
    <w:rsid w:val="004648C1"/>
    <w:pPr>
      <w:numPr>
        <w:numId w:val="2"/>
      </w:numPr>
    </w:pPr>
  </w:style>
  <w:style w:type="paragraph" w:styleId="TOC1">
    <w:name w:val="toc 1"/>
    <w:basedOn w:val="Normal"/>
    <w:next w:val="Normal"/>
    <w:autoRedefine/>
    <w:uiPriority w:val="39"/>
    <w:unhideWhenUsed/>
    <w:rsid w:val="00A76E82"/>
    <w:pPr>
      <w:tabs>
        <w:tab w:val="left" w:pos="284"/>
        <w:tab w:val="right" w:leader="dot" w:pos="9016"/>
      </w:tabs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0B4C89"/>
    <w:pPr>
      <w:numPr>
        <w:numId w:val="34"/>
      </w:numPr>
      <w:tabs>
        <w:tab w:val="left" w:pos="660"/>
        <w:tab w:val="right" w:leader="dot" w:pos="9016"/>
      </w:tabs>
      <w:spacing w:after="60" w:line="240" w:lineRule="auto"/>
      <w:ind w:hanging="889"/>
    </w:pPr>
  </w:style>
  <w:style w:type="character" w:styleId="Hyperlink">
    <w:name w:val="Hyperlink"/>
    <w:basedOn w:val="DefaultParagraphFont"/>
    <w:uiPriority w:val="99"/>
    <w:unhideWhenUsed/>
    <w:rsid w:val="00624623"/>
    <w:rPr>
      <w:color w:val="9DAEAB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F182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F1828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locked/>
    <w:rsid w:val="00A4464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uiPriority w:val="99"/>
    <w:semiHidden/>
    <w:unhideWhenUsed/>
    <w:rsid w:val="00D0784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0784C"/>
    <w:pPr>
      <w:spacing w:line="240" w:lineRule="auto"/>
    </w:pPr>
    <w:rPr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0784C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0784C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0784C"/>
    <w:rPr>
      <w:b/>
      <w:bCs/>
      <w:sz w:val="20"/>
      <w:szCs w:val="20"/>
    </w:rPr>
  </w:style>
  <w:style w:type="paragraph" w:styleId="NormalWeb">
    <w:name w:val="Normal (Web)"/>
    <w:basedOn w:val="Normal"/>
    <w:uiPriority w:val="99"/>
    <w:unhideWhenUsed/>
    <w:rsid w:val="001624A1"/>
    <w:pPr>
      <w:spacing w:before="100" w:beforeAutospacing="1" w:after="100" w:afterAutospacing="1" w:line="240" w:lineRule="auto"/>
      <w:contextualSpacing/>
      <w:jc w:val="both"/>
    </w:pPr>
    <w:rPr>
      <w:rFonts w:ascii="Times" w:eastAsia="Calibri" w:hAnsi="Times" w:cs="Arial"/>
      <w:szCs w:val="20"/>
      <w:lang w:val="en-GB" w:eastAsia="en-GB"/>
    </w:rPr>
  </w:style>
  <w:style w:type="character" w:customStyle="1" w:styleId="ListParagraphChar">
    <w:name w:val="List Paragraph Char"/>
    <w:aliases w:val="List - Bullet Points Char"/>
    <w:basedOn w:val="DefaultParagraphFont"/>
    <w:link w:val="ListParagraph"/>
    <w:uiPriority w:val="34"/>
    <w:locked/>
    <w:rsid w:val="001624A1"/>
    <w:rPr>
      <w:sz w:val="20"/>
    </w:rPr>
  </w:style>
  <w:style w:type="table" w:customStyle="1" w:styleId="TableGrid1">
    <w:name w:val="Table Grid1"/>
    <w:basedOn w:val="TableNormal"/>
    <w:next w:val="TableGrid"/>
    <w:uiPriority w:val="59"/>
    <w:rsid w:val="00173268"/>
    <w:pPr>
      <w:spacing w:after="0" w:line="240" w:lineRule="auto"/>
    </w:pPr>
    <w:rPr>
      <w:rFonts w:ascii="Arial" w:eastAsia="Times New Roman" w:hAnsi="Arial" w:cs="Times New Roman"/>
      <w:lang w:eastAsia="en-ZA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TOC3">
    <w:name w:val="toc 3"/>
    <w:basedOn w:val="Normal"/>
    <w:next w:val="Normal"/>
    <w:autoRedefine/>
    <w:uiPriority w:val="39"/>
    <w:unhideWhenUsed/>
    <w:rsid w:val="000B4C89"/>
    <w:pPr>
      <w:tabs>
        <w:tab w:val="left" w:pos="851"/>
        <w:tab w:val="right" w:leader="dot" w:pos="9016"/>
      </w:tabs>
      <w:spacing w:after="80" w:line="240" w:lineRule="auto"/>
      <w:ind w:left="403"/>
    </w:pPr>
  </w:style>
  <w:style w:type="paragraph" w:customStyle="1" w:styleId="BasicParagraph">
    <w:name w:val="[Basic Paragraph]"/>
    <w:basedOn w:val="Normal"/>
    <w:uiPriority w:val="99"/>
    <w:rsid w:val="007D49C8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eastAsiaTheme="minorEastAsia" w:hAnsi="MinionPro-Regular" w:cs="MinionPro-Regular"/>
      <w:color w:val="000000"/>
      <w:sz w:val="24"/>
      <w:szCs w:val="24"/>
      <w:lang w:val="en-GB"/>
    </w:rPr>
  </w:style>
  <w:style w:type="paragraph" w:customStyle="1" w:styleId="listparagraph0">
    <w:name w:val="listparagraph"/>
    <w:basedOn w:val="Normal"/>
    <w:rsid w:val="001C4668"/>
    <w:pPr>
      <w:spacing w:after="200" w:line="252" w:lineRule="auto"/>
      <w:ind w:left="720"/>
    </w:pPr>
    <w:rPr>
      <w:rFonts w:ascii="Cambria" w:eastAsia="Times New Roman" w:hAnsi="Cambria" w:cs="Times New Roman"/>
      <w:sz w:val="22"/>
      <w:lang w:val="en-US"/>
    </w:rPr>
  </w:style>
  <w:style w:type="paragraph" w:customStyle="1" w:styleId="Normal1">
    <w:name w:val="Normal1"/>
    <w:basedOn w:val="Normal"/>
    <w:rsid w:val="001C4668"/>
    <w:pPr>
      <w:widowControl w:val="0"/>
      <w:spacing w:after="240" w:line="240" w:lineRule="auto"/>
      <w:ind w:left="709" w:hanging="709"/>
      <w:jc w:val="both"/>
      <w:outlineLvl w:val="1"/>
    </w:pPr>
    <w:rPr>
      <w:rFonts w:ascii="Times New Roman" w:eastAsia="Times New Roman" w:hAnsi="Times New Roman" w:cs="Times New Roman"/>
      <w:snapToGrid w:val="0"/>
      <w:sz w:val="24"/>
      <w:szCs w:val="20"/>
      <w:lang w:val="en-GB"/>
    </w:rPr>
  </w:style>
  <w:style w:type="paragraph" w:customStyle="1" w:styleId="Default">
    <w:name w:val="Default"/>
    <w:rsid w:val="001C4668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CM33">
    <w:name w:val="CM33"/>
    <w:basedOn w:val="Normal"/>
    <w:next w:val="Normal"/>
    <w:rsid w:val="001C466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val="en-US"/>
    </w:rPr>
  </w:style>
  <w:style w:type="paragraph" w:customStyle="1" w:styleId="CM3">
    <w:name w:val="CM3"/>
    <w:basedOn w:val="Default"/>
    <w:next w:val="Default"/>
    <w:rsid w:val="001C4668"/>
    <w:pPr>
      <w:widowControl w:val="0"/>
      <w:spacing w:line="253" w:lineRule="atLeast"/>
    </w:pPr>
    <w:rPr>
      <w:rFonts w:cs="Times New Roman"/>
      <w:color w:val="auto"/>
    </w:rPr>
  </w:style>
  <w:style w:type="paragraph" w:customStyle="1" w:styleId="TempNormal2">
    <w:name w:val="Temp Normal 2"/>
    <w:basedOn w:val="Normal"/>
    <w:rsid w:val="006506F1"/>
    <w:pPr>
      <w:tabs>
        <w:tab w:val="left" w:pos="-450"/>
        <w:tab w:val="left" w:pos="-180"/>
      </w:tabs>
      <w:spacing w:after="0" w:line="240" w:lineRule="exact"/>
      <w:ind w:right="86"/>
    </w:pPr>
    <w:rPr>
      <w:rFonts w:ascii="Tahoma" w:eastAsia="Times New Roman" w:hAnsi="Tahoma" w:cs="Times New Roman"/>
      <w:snapToGrid w:val="0"/>
      <w:sz w:val="16"/>
      <w:szCs w:val="20"/>
      <w:lang w:val="en-GB" w:bidi="he-IL"/>
    </w:rPr>
  </w:style>
  <w:style w:type="table" w:customStyle="1" w:styleId="TableGrid2">
    <w:name w:val="Table Grid2"/>
    <w:basedOn w:val="TableNormal"/>
    <w:next w:val="TableGrid"/>
    <w:uiPriority w:val="59"/>
    <w:locked/>
    <w:rsid w:val="008322E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3">
    <w:name w:val="Table Grid3"/>
    <w:basedOn w:val="TableNormal"/>
    <w:next w:val="TableGrid"/>
    <w:uiPriority w:val="59"/>
    <w:locked/>
    <w:rsid w:val="002D4D7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OC4">
    <w:name w:val="toc 4"/>
    <w:basedOn w:val="Normal"/>
    <w:next w:val="Normal"/>
    <w:autoRedefine/>
    <w:uiPriority w:val="39"/>
    <w:unhideWhenUsed/>
    <w:rsid w:val="005C2F66"/>
    <w:pPr>
      <w:spacing w:after="100" w:line="276" w:lineRule="auto"/>
      <w:ind w:left="660"/>
    </w:pPr>
    <w:rPr>
      <w:rFonts w:eastAsiaTheme="minorEastAsia"/>
      <w:sz w:val="22"/>
      <w:lang w:eastAsia="en-ZA"/>
    </w:rPr>
  </w:style>
  <w:style w:type="paragraph" w:styleId="TOC5">
    <w:name w:val="toc 5"/>
    <w:basedOn w:val="Normal"/>
    <w:next w:val="Normal"/>
    <w:autoRedefine/>
    <w:uiPriority w:val="39"/>
    <w:unhideWhenUsed/>
    <w:rsid w:val="005C2F66"/>
    <w:pPr>
      <w:spacing w:after="100" w:line="276" w:lineRule="auto"/>
      <w:ind w:left="880"/>
    </w:pPr>
    <w:rPr>
      <w:rFonts w:eastAsiaTheme="minorEastAsia"/>
      <w:sz w:val="22"/>
      <w:lang w:eastAsia="en-ZA"/>
    </w:rPr>
  </w:style>
  <w:style w:type="paragraph" w:styleId="TOC6">
    <w:name w:val="toc 6"/>
    <w:basedOn w:val="Normal"/>
    <w:next w:val="Normal"/>
    <w:autoRedefine/>
    <w:uiPriority w:val="39"/>
    <w:unhideWhenUsed/>
    <w:rsid w:val="005C2F66"/>
    <w:pPr>
      <w:spacing w:after="100" w:line="276" w:lineRule="auto"/>
      <w:ind w:left="1100"/>
    </w:pPr>
    <w:rPr>
      <w:rFonts w:eastAsiaTheme="minorEastAsia"/>
      <w:sz w:val="22"/>
      <w:lang w:eastAsia="en-ZA"/>
    </w:rPr>
  </w:style>
  <w:style w:type="paragraph" w:styleId="TOC7">
    <w:name w:val="toc 7"/>
    <w:basedOn w:val="Normal"/>
    <w:next w:val="Normal"/>
    <w:autoRedefine/>
    <w:uiPriority w:val="39"/>
    <w:unhideWhenUsed/>
    <w:rsid w:val="005C2F66"/>
    <w:pPr>
      <w:spacing w:after="100" w:line="276" w:lineRule="auto"/>
      <w:ind w:left="1320"/>
    </w:pPr>
    <w:rPr>
      <w:rFonts w:eastAsiaTheme="minorEastAsia"/>
      <w:sz w:val="22"/>
      <w:lang w:eastAsia="en-ZA"/>
    </w:rPr>
  </w:style>
  <w:style w:type="paragraph" w:styleId="TOC8">
    <w:name w:val="toc 8"/>
    <w:basedOn w:val="Normal"/>
    <w:next w:val="Normal"/>
    <w:autoRedefine/>
    <w:uiPriority w:val="39"/>
    <w:unhideWhenUsed/>
    <w:rsid w:val="005C2F66"/>
    <w:pPr>
      <w:spacing w:after="100" w:line="276" w:lineRule="auto"/>
      <w:ind w:left="1540"/>
    </w:pPr>
    <w:rPr>
      <w:rFonts w:eastAsiaTheme="minorEastAsia"/>
      <w:sz w:val="22"/>
      <w:lang w:eastAsia="en-ZA"/>
    </w:rPr>
  </w:style>
  <w:style w:type="paragraph" w:styleId="TOC9">
    <w:name w:val="toc 9"/>
    <w:basedOn w:val="Normal"/>
    <w:next w:val="Normal"/>
    <w:autoRedefine/>
    <w:uiPriority w:val="39"/>
    <w:unhideWhenUsed/>
    <w:rsid w:val="005C2F66"/>
    <w:pPr>
      <w:spacing w:after="100" w:line="276" w:lineRule="auto"/>
      <w:ind w:left="1760"/>
    </w:pPr>
    <w:rPr>
      <w:rFonts w:eastAsiaTheme="minorEastAsia"/>
      <w:sz w:val="22"/>
      <w:lang w:eastAsia="en-ZA"/>
    </w:rPr>
  </w:style>
  <w:style w:type="table" w:customStyle="1" w:styleId="TableGrid4">
    <w:name w:val="Table Grid4"/>
    <w:basedOn w:val="TableNormal"/>
    <w:next w:val="TableGrid"/>
    <w:uiPriority w:val="59"/>
    <w:locked/>
    <w:rsid w:val="0026247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5">
    <w:name w:val="Table Grid5"/>
    <w:basedOn w:val="TableNormal"/>
    <w:next w:val="TableGrid"/>
    <w:uiPriority w:val="59"/>
    <w:locked/>
    <w:rsid w:val="0057207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Style11">
    <w:name w:val="Style11"/>
    <w:uiPriority w:val="99"/>
    <w:locked/>
    <w:rsid w:val="00C34B56"/>
  </w:style>
  <w:style w:type="numbering" w:customStyle="1" w:styleId="Style12">
    <w:name w:val="Style12"/>
    <w:uiPriority w:val="99"/>
    <w:locked/>
    <w:rsid w:val="00C34B56"/>
    <w:pPr>
      <w:numPr>
        <w:numId w:val="4"/>
      </w:numPr>
    </w:pPr>
  </w:style>
  <w:style w:type="paragraph" w:styleId="Revision">
    <w:name w:val="Revision"/>
    <w:hidden/>
    <w:uiPriority w:val="99"/>
    <w:semiHidden/>
    <w:rsid w:val="008126A1"/>
    <w:pPr>
      <w:spacing w:after="0" w:line="240" w:lineRule="auto"/>
    </w:pPr>
    <w:rPr>
      <w:sz w:val="20"/>
    </w:rPr>
  </w:style>
  <w:style w:type="paragraph" w:styleId="TableofFigures">
    <w:name w:val="table of figures"/>
    <w:basedOn w:val="Normal"/>
    <w:next w:val="Normal"/>
    <w:uiPriority w:val="99"/>
    <w:unhideWhenUsed/>
    <w:rsid w:val="00112C52"/>
    <w:pPr>
      <w:spacing w:after="0"/>
      <w:ind w:left="400" w:hanging="400"/>
    </w:pPr>
    <w:rPr>
      <w:rFonts w:cstheme="minorHAnsi"/>
      <w:b/>
      <w:bCs/>
      <w:szCs w:val="20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ED2CB8"/>
    <w:pPr>
      <w:spacing w:after="0" w:line="240" w:lineRule="auto"/>
    </w:pPr>
    <w:rPr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ED2CB8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ED2CB8"/>
    <w:rPr>
      <w:vertAlign w:val="superscript"/>
    </w:rPr>
  </w:style>
  <w:style w:type="table" w:customStyle="1" w:styleId="TableGrid11">
    <w:name w:val="Table Grid11"/>
    <w:basedOn w:val="TableNormal"/>
    <w:next w:val="TableGrid"/>
    <w:uiPriority w:val="59"/>
    <w:rsid w:val="006749A4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NoList1">
    <w:name w:val="No List1"/>
    <w:next w:val="NoList"/>
    <w:uiPriority w:val="99"/>
    <w:semiHidden/>
    <w:unhideWhenUsed/>
    <w:rsid w:val="00127F27"/>
  </w:style>
  <w:style w:type="table" w:customStyle="1" w:styleId="TableGrid6">
    <w:name w:val="Table Grid6"/>
    <w:basedOn w:val="TableNormal"/>
    <w:next w:val="TableGrid"/>
    <w:uiPriority w:val="59"/>
    <w:locked/>
    <w:rsid w:val="00127F2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2">
    <w:name w:val="Table Grid12"/>
    <w:basedOn w:val="TableNormal"/>
    <w:next w:val="TableGrid"/>
    <w:uiPriority w:val="59"/>
    <w:rsid w:val="00127F27"/>
    <w:pPr>
      <w:spacing w:after="0" w:line="240" w:lineRule="auto"/>
    </w:pPr>
    <w:rPr>
      <w:rFonts w:ascii="Arial" w:eastAsia="Times New Roman" w:hAnsi="Arial" w:cs="Times New Roman"/>
      <w:lang w:eastAsia="en-ZA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Grid21">
    <w:name w:val="Table Grid21"/>
    <w:basedOn w:val="TableNormal"/>
    <w:next w:val="TableGrid"/>
    <w:uiPriority w:val="59"/>
    <w:locked/>
    <w:rsid w:val="00127F2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31">
    <w:name w:val="Table Grid31"/>
    <w:basedOn w:val="TableNormal"/>
    <w:next w:val="TableGrid"/>
    <w:uiPriority w:val="59"/>
    <w:locked/>
    <w:rsid w:val="00127F2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41">
    <w:name w:val="Table Grid41"/>
    <w:basedOn w:val="TableNormal"/>
    <w:next w:val="TableGrid"/>
    <w:uiPriority w:val="59"/>
    <w:locked/>
    <w:rsid w:val="00127F2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51">
    <w:name w:val="Table Grid51"/>
    <w:basedOn w:val="TableNormal"/>
    <w:next w:val="TableGrid"/>
    <w:uiPriority w:val="59"/>
    <w:locked/>
    <w:rsid w:val="00127F2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Style111">
    <w:name w:val="Style111"/>
    <w:uiPriority w:val="99"/>
    <w:locked/>
    <w:rsid w:val="00127F27"/>
  </w:style>
  <w:style w:type="paragraph" w:styleId="BodyText">
    <w:name w:val="Body Text"/>
    <w:basedOn w:val="Normal"/>
    <w:link w:val="BodyTextChar"/>
    <w:uiPriority w:val="1"/>
    <w:rsid w:val="00127F27"/>
    <w:pPr>
      <w:widowControl w:val="0"/>
      <w:spacing w:after="0" w:line="240" w:lineRule="auto"/>
      <w:ind w:left="664"/>
    </w:pPr>
    <w:rPr>
      <w:rFonts w:ascii="Arial" w:eastAsia="Arial" w:hAnsi="Arial"/>
      <w:sz w:val="21"/>
      <w:szCs w:val="21"/>
      <w:lang w:val="en-US"/>
    </w:rPr>
  </w:style>
  <w:style w:type="character" w:customStyle="1" w:styleId="BodyTextChar">
    <w:name w:val="Body Text Char"/>
    <w:basedOn w:val="DefaultParagraphFont"/>
    <w:link w:val="BodyText"/>
    <w:uiPriority w:val="1"/>
    <w:rsid w:val="00127F27"/>
    <w:rPr>
      <w:rFonts w:ascii="Arial" w:eastAsia="Arial" w:hAnsi="Arial"/>
      <w:sz w:val="21"/>
      <w:szCs w:val="21"/>
      <w:lang w:val="en-US"/>
    </w:rPr>
  </w:style>
  <w:style w:type="table" w:customStyle="1" w:styleId="TableGrid111">
    <w:name w:val="Table Grid111"/>
    <w:basedOn w:val="TableNormal"/>
    <w:next w:val="TableGrid"/>
    <w:uiPriority w:val="59"/>
    <w:rsid w:val="00127F27"/>
    <w:pPr>
      <w:spacing w:after="0" w:line="240" w:lineRule="auto"/>
    </w:pPr>
    <w:rPr>
      <w:rFonts w:ascii="Arial" w:eastAsia="Times New Roman" w:hAnsi="Arial" w:cs="Times New Roman"/>
      <w:lang w:eastAsia="en-ZA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Grid7">
    <w:name w:val="Table Grid7"/>
    <w:basedOn w:val="TableNormal"/>
    <w:next w:val="TableGrid"/>
    <w:uiPriority w:val="59"/>
    <w:rsid w:val="0096624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22">
    <w:name w:val="Table Grid22"/>
    <w:basedOn w:val="TableNormal"/>
    <w:next w:val="TableGrid"/>
    <w:uiPriority w:val="59"/>
    <w:locked/>
    <w:rsid w:val="005623B2"/>
    <w:pPr>
      <w:spacing w:after="0" w:line="240" w:lineRule="auto"/>
    </w:pPr>
    <w:rPr>
      <w:rFonts w:ascii="Arial" w:eastAsia="Arial" w:hAnsi="Arial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idTable4-Accent11">
    <w:name w:val="Grid Table 4 - Accent 11"/>
    <w:basedOn w:val="TableNormal"/>
    <w:next w:val="GridTable4-Accent1"/>
    <w:uiPriority w:val="49"/>
    <w:rsid w:val="00BF3BF6"/>
    <w:pPr>
      <w:spacing w:after="0" w:line="240" w:lineRule="auto"/>
    </w:pPr>
    <w:tblPr>
      <w:tblStyleRowBandSize w:val="1"/>
      <w:tblStyleColBandSize w:val="1"/>
      <w:tblBorders>
        <w:top w:val="single" w:sz="4" w:space="0" w:color="9CC2E5"/>
        <w:left w:val="single" w:sz="4" w:space="0" w:color="9CC2E5"/>
        <w:bottom w:val="single" w:sz="4" w:space="0" w:color="9CC2E5"/>
        <w:right w:val="single" w:sz="4" w:space="0" w:color="9CC2E5"/>
        <w:insideH w:val="single" w:sz="4" w:space="0" w:color="9CC2E5"/>
        <w:insideV w:val="single" w:sz="4" w:space="0" w:color="9CC2E5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5B9BD5"/>
          <w:left w:val="single" w:sz="4" w:space="0" w:color="5B9BD5"/>
          <w:bottom w:val="single" w:sz="4" w:space="0" w:color="5B9BD5"/>
          <w:right w:val="single" w:sz="4" w:space="0" w:color="5B9BD5"/>
          <w:insideH w:val="nil"/>
          <w:insideV w:val="nil"/>
        </w:tcBorders>
        <w:shd w:val="clear" w:color="auto" w:fill="5B9BD5"/>
      </w:tcPr>
    </w:tblStylePr>
    <w:tblStylePr w:type="lastRow">
      <w:rPr>
        <w:b/>
        <w:bCs/>
      </w:rPr>
      <w:tblPr/>
      <w:tcPr>
        <w:tcBorders>
          <w:top w:val="double" w:sz="4" w:space="0" w:color="5B9BD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</w:style>
  <w:style w:type="table" w:styleId="GridTable4-Accent1">
    <w:name w:val="Grid Table 4 Accent 1"/>
    <w:basedOn w:val="TableNormal"/>
    <w:uiPriority w:val="49"/>
    <w:rsid w:val="00BF3BF6"/>
    <w:pPr>
      <w:spacing w:after="0" w:line="240" w:lineRule="auto"/>
    </w:pPr>
    <w:tblPr>
      <w:tblStyleRowBandSize w:val="1"/>
      <w:tblStyleColBandSize w:val="1"/>
      <w:tblBorders>
        <w:top w:val="single" w:sz="4" w:space="0" w:color="A3D5CF" w:themeColor="accent1" w:themeTint="99"/>
        <w:left w:val="single" w:sz="4" w:space="0" w:color="A3D5CF" w:themeColor="accent1" w:themeTint="99"/>
        <w:bottom w:val="single" w:sz="4" w:space="0" w:color="A3D5CF" w:themeColor="accent1" w:themeTint="99"/>
        <w:right w:val="single" w:sz="4" w:space="0" w:color="A3D5CF" w:themeColor="accent1" w:themeTint="99"/>
        <w:insideH w:val="single" w:sz="4" w:space="0" w:color="A3D5CF" w:themeColor="accent1" w:themeTint="99"/>
        <w:insideV w:val="single" w:sz="4" w:space="0" w:color="A3D5CF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67BAAF" w:themeColor="accent1"/>
          <w:left w:val="single" w:sz="4" w:space="0" w:color="67BAAF" w:themeColor="accent1"/>
          <w:bottom w:val="single" w:sz="4" w:space="0" w:color="67BAAF" w:themeColor="accent1"/>
          <w:right w:val="single" w:sz="4" w:space="0" w:color="67BAAF" w:themeColor="accent1"/>
          <w:insideH w:val="nil"/>
          <w:insideV w:val="nil"/>
        </w:tcBorders>
        <w:shd w:val="clear" w:color="auto" w:fill="67BAAF" w:themeFill="accent1"/>
      </w:tcPr>
    </w:tblStylePr>
    <w:tblStylePr w:type="lastRow">
      <w:rPr>
        <w:b/>
        <w:bCs/>
      </w:rPr>
      <w:tblPr/>
      <w:tcPr>
        <w:tcBorders>
          <w:top w:val="double" w:sz="4" w:space="0" w:color="67BAAF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0F1EE" w:themeFill="accent1" w:themeFillTint="33"/>
      </w:tcPr>
    </w:tblStylePr>
    <w:tblStylePr w:type="band1Horz">
      <w:tblPr/>
      <w:tcPr>
        <w:shd w:val="clear" w:color="auto" w:fill="E0F1EE" w:themeFill="accent1" w:themeFillTint="33"/>
      </w:tcPr>
    </w:tblStylePr>
  </w:style>
  <w:style w:type="table" w:customStyle="1" w:styleId="GridTable4-Accent12">
    <w:name w:val="Grid Table 4 - Accent 12"/>
    <w:basedOn w:val="TableNormal"/>
    <w:next w:val="GridTable4-Accent1"/>
    <w:uiPriority w:val="49"/>
    <w:rsid w:val="00996915"/>
    <w:pPr>
      <w:spacing w:after="0" w:line="240" w:lineRule="auto"/>
    </w:pPr>
    <w:tblPr>
      <w:tblStyleRowBandSize w:val="1"/>
      <w:tblStyleColBandSize w:val="1"/>
      <w:tblBorders>
        <w:top w:val="single" w:sz="4" w:space="0" w:color="9CC2E5"/>
        <w:left w:val="single" w:sz="4" w:space="0" w:color="9CC2E5"/>
        <w:bottom w:val="single" w:sz="4" w:space="0" w:color="9CC2E5"/>
        <w:right w:val="single" w:sz="4" w:space="0" w:color="9CC2E5"/>
        <w:insideH w:val="single" w:sz="4" w:space="0" w:color="9CC2E5"/>
        <w:insideV w:val="single" w:sz="4" w:space="0" w:color="9CC2E5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5B9BD5"/>
          <w:left w:val="single" w:sz="4" w:space="0" w:color="5B9BD5"/>
          <w:bottom w:val="single" w:sz="4" w:space="0" w:color="5B9BD5"/>
          <w:right w:val="single" w:sz="4" w:space="0" w:color="5B9BD5"/>
          <w:insideH w:val="nil"/>
          <w:insideV w:val="nil"/>
        </w:tcBorders>
        <w:shd w:val="clear" w:color="auto" w:fill="5B9BD5"/>
      </w:tcPr>
    </w:tblStylePr>
    <w:tblStylePr w:type="lastRow">
      <w:rPr>
        <w:b/>
        <w:bCs/>
      </w:rPr>
      <w:tblPr/>
      <w:tcPr>
        <w:tcBorders>
          <w:top w:val="double" w:sz="4" w:space="0" w:color="5B9BD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</w:style>
  <w:style w:type="table" w:customStyle="1" w:styleId="TableGrid8">
    <w:name w:val="Table Grid8"/>
    <w:basedOn w:val="TableNormal"/>
    <w:next w:val="TableGrid"/>
    <w:uiPriority w:val="59"/>
    <w:rsid w:val="008A07D6"/>
    <w:pPr>
      <w:spacing w:after="0" w:line="240" w:lineRule="auto"/>
    </w:pPr>
    <w:rPr>
      <w:rFonts w:ascii="Cambria" w:eastAsia="MS Mincho" w:hAnsi="Cambria" w:cs="Times New Roman"/>
      <w:sz w:val="20"/>
      <w:szCs w:val="20"/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23">
    <w:name w:val="Table Grid23"/>
    <w:basedOn w:val="TableNormal"/>
    <w:next w:val="TableGrid"/>
    <w:uiPriority w:val="59"/>
    <w:locked/>
    <w:rsid w:val="006D5A52"/>
    <w:pPr>
      <w:spacing w:after="0" w:line="240" w:lineRule="auto"/>
    </w:pPr>
    <w:rPr>
      <w:rFonts w:ascii="Arial" w:eastAsia="Arial" w:hAnsi="Arial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oSpacingChar">
    <w:name w:val="No Spacing Char"/>
    <w:basedOn w:val="DefaultParagraphFont"/>
    <w:link w:val="NoSpacing"/>
    <w:uiPriority w:val="1"/>
    <w:rsid w:val="008F633D"/>
    <w:rPr>
      <w:sz w:val="20"/>
    </w:rPr>
  </w:style>
  <w:style w:type="paragraph" w:customStyle="1" w:styleId="BulletFIrstLevel">
    <w:name w:val="Bullet_FIrst Level"/>
    <w:basedOn w:val="BodyText"/>
    <w:link w:val="BulletFIrstLevelChar"/>
    <w:autoRedefine/>
    <w:qFormat/>
    <w:rsid w:val="006A2DBA"/>
    <w:pPr>
      <w:numPr>
        <w:numId w:val="45"/>
      </w:numPr>
      <w:ind w:left="284" w:hanging="284"/>
    </w:pPr>
    <w:rPr>
      <w:sz w:val="20"/>
      <w:szCs w:val="20"/>
    </w:rPr>
  </w:style>
  <w:style w:type="paragraph" w:customStyle="1" w:styleId="BulletSecondLevel">
    <w:name w:val="Bullet_Second Level"/>
    <w:basedOn w:val="BulletFIrstLevel"/>
    <w:link w:val="BulletSecondLevelChar"/>
    <w:autoRedefine/>
    <w:qFormat/>
    <w:rsid w:val="00646ACD"/>
    <w:pPr>
      <w:numPr>
        <w:ilvl w:val="1"/>
        <w:numId w:val="46"/>
      </w:numPr>
      <w:ind w:left="567" w:hanging="283"/>
    </w:pPr>
  </w:style>
  <w:style w:type="character" w:customStyle="1" w:styleId="BulletFIrstLevelChar">
    <w:name w:val="Bullet_FIrst Level Char"/>
    <w:basedOn w:val="BodyTextChar"/>
    <w:link w:val="BulletFIrstLevel"/>
    <w:rsid w:val="006A2DBA"/>
    <w:rPr>
      <w:rFonts w:ascii="Arial" w:eastAsia="Arial" w:hAnsi="Arial"/>
      <w:sz w:val="20"/>
      <w:szCs w:val="20"/>
      <w:lang w:val="en-US"/>
    </w:rPr>
  </w:style>
  <w:style w:type="paragraph" w:customStyle="1" w:styleId="Source">
    <w:name w:val="Source"/>
    <w:basedOn w:val="BulletSecondLevel"/>
    <w:link w:val="SourceChar"/>
    <w:qFormat/>
    <w:rsid w:val="009E2329"/>
    <w:pPr>
      <w:numPr>
        <w:ilvl w:val="0"/>
        <w:numId w:val="0"/>
      </w:numPr>
    </w:pPr>
    <w:rPr>
      <w:sz w:val="12"/>
      <w:szCs w:val="12"/>
    </w:rPr>
  </w:style>
  <w:style w:type="character" w:customStyle="1" w:styleId="BulletSecondLevelChar">
    <w:name w:val="Bullet_Second Level Char"/>
    <w:basedOn w:val="BulletFIrstLevelChar"/>
    <w:link w:val="BulletSecondLevel"/>
    <w:rsid w:val="00646ACD"/>
    <w:rPr>
      <w:rFonts w:ascii="Arial" w:eastAsia="Arial" w:hAnsi="Arial"/>
      <w:sz w:val="20"/>
      <w:szCs w:val="20"/>
      <w:lang w:val="en-US"/>
    </w:rPr>
  </w:style>
  <w:style w:type="character" w:customStyle="1" w:styleId="SourceChar">
    <w:name w:val="Source Char"/>
    <w:basedOn w:val="BulletSecondLevelChar"/>
    <w:link w:val="Source"/>
    <w:rsid w:val="009E2329"/>
    <w:rPr>
      <w:rFonts w:ascii="Arial" w:eastAsia="Arial" w:hAnsi="Arial"/>
      <w:sz w:val="12"/>
      <w:szCs w:val="12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e566426\AppData\Local\Temp\11\3a4f8648-86c7-4aa8-95ee-e338c79392d0\Holding%20hands..dotx" TargetMode="External"/></Relationships>
</file>

<file path=word/theme/theme1.xml><?xml version="1.0" encoding="utf-8"?>
<a:theme xmlns:a="http://schemas.openxmlformats.org/drawingml/2006/main" name="SI_Theme">
  <a:themeElements>
    <a:clrScheme name="SI_Theme">
      <a:dk1>
        <a:srgbClr val="10181F"/>
      </a:dk1>
      <a:lt1>
        <a:srgbClr val="FFFFFF"/>
      </a:lt1>
      <a:dk2>
        <a:srgbClr val="0075C9"/>
      </a:dk2>
      <a:lt2>
        <a:srgbClr val="333E48"/>
      </a:lt2>
      <a:accent1>
        <a:srgbClr val="67BAAF"/>
      </a:accent1>
      <a:accent2>
        <a:srgbClr val="618DB4"/>
      </a:accent2>
      <a:accent3>
        <a:srgbClr val="5F3552"/>
      </a:accent3>
      <a:accent4>
        <a:srgbClr val="F5B819"/>
      </a:accent4>
      <a:accent5>
        <a:srgbClr val="737335"/>
      </a:accent5>
      <a:accent6>
        <a:srgbClr val="86786F"/>
      </a:accent6>
      <a:hlink>
        <a:srgbClr val="9DAEAB"/>
      </a:hlink>
      <a:folHlink>
        <a:srgbClr val="815374"/>
      </a:folHlink>
    </a:clrScheme>
    <a:fontScheme name="SI_Theme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Office 2007-2010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SI_Theme" id="{451A98ED-6A09-4B1E-9D5D-BD02EFF8EC27}" vid="{B1DBC586-4AB7-445C-BA38-115EC4B0F843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BNT_Author.XSL" StyleName="ABNT NBR 6023:2002*" Version="1"/>
</file>

<file path=customXml/itemProps1.xml><?xml version="1.0" encoding="utf-8"?>
<ds:datastoreItem xmlns:ds="http://schemas.openxmlformats.org/officeDocument/2006/customXml" ds:itemID="{E37C92C5-3C64-4376-805E-ADB2531EFB8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Holding hands.</Template>
  <TotalTime>0</TotalTime>
  <Pages>4</Pages>
  <Words>82</Words>
  <Characters>468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SIM</Company>
  <LinksUpToDate>false</LinksUpToDate>
  <CharactersWithSpaces>549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Chad Jeftha (SI)</dc:creator>
  <cp:lastModifiedBy>Chad Jeftha (SI)</cp:lastModifiedBy>
  <cp:revision>1</cp:revision>
  <cp:lastPrinted>2019-02-26T14:26:00Z</cp:lastPrinted>
  <dcterms:created xsi:type="dcterms:W3CDTF">2022-01-18T12:35:00Z</dcterms:created>
  <dcterms:modified xsi:type="dcterms:W3CDTF">2022-01-18T12:36:00Z</dcterms:modified>
</cp:coreProperties>
</file>